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2DE1E" w14:textId="7ECA5964" w:rsidR="00857B05" w:rsidRDefault="00857B05" w:rsidP="00BE3CB7">
      <w:pPr>
        <w:spacing w:before="0" w:after="0"/>
        <w:ind w:left="3686"/>
        <w:rPr>
          <w:rFonts w:cs="Arial"/>
          <w:b/>
          <w:sz w:val="92"/>
          <w:szCs w:val="92"/>
        </w:rPr>
      </w:pPr>
      <w:r>
        <w:rPr>
          <w:noProof/>
        </w:rPr>
        <w:drawing>
          <wp:anchor distT="0" distB="0" distL="114300" distR="114300" simplePos="0" relativeHeight="251659264" behindDoc="1" locked="0" layoutInCell="1" allowOverlap="1" wp14:anchorId="4FD2F8AA" wp14:editId="6B9A6E38">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E3CB7">
        <w:rPr>
          <w:rFonts w:cs="Arial"/>
          <w:b/>
          <w:sz w:val="92"/>
          <w:szCs w:val="92"/>
        </w:rPr>
        <w:t>Assessment guide</w:t>
      </w:r>
    </w:p>
    <w:p w14:paraId="099FFD64" w14:textId="77777777" w:rsidR="00857B05" w:rsidRDefault="00857B05" w:rsidP="00857B05">
      <w:pPr>
        <w:tabs>
          <w:tab w:val="left" w:pos="3930"/>
        </w:tabs>
        <w:spacing w:before="0" w:after="0"/>
        <w:ind w:left="2835"/>
        <w:rPr>
          <w:rFonts w:cs="Arial"/>
          <w:b/>
          <w:sz w:val="92"/>
          <w:szCs w:val="92"/>
        </w:rPr>
      </w:pPr>
      <w:r>
        <w:rPr>
          <w:rFonts w:cs="Arial"/>
          <w:b/>
          <w:sz w:val="92"/>
          <w:szCs w:val="92"/>
        </w:rPr>
        <w:tab/>
      </w:r>
    </w:p>
    <w:p w14:paraId="0294A63E" w14:textId="34012073" w:rsidR="00857B05" w:rsidRDefault="00223598" w:rsidP="00857B05">
      <w:pPr>
        <w:tabs>
          <w:tab w:val="center" w:pos="6942"/>
        </w:tabs>
        <w:spacing w:before="0" w:after="0"/>
        <w:ind w:left="3686"/>
        <w:rPr>
          <w:rFonts w:cs="Arial"/>
          <w:b/>
          <w:sz w:val="28"/>
          <w:szCs w:val="28"/>
        </w:rPr>
      </w:pPr>
      <w:r>
        <w:rPr>
          <w:rFonts w:cs="Arial"/>
          <w:b/>
          <w:sz w:val="28"/>
          <w:szCs w:val="28"/>
        </w:rPr>
        <w:t>Working in data analytics</w:t>
      </w:r>
    </w:p>
    <w:p w14:paraId="2A46B8C4" w14:textId="762AFAA3" w:rsidR="00223598" w:rsidRDefault="00223598" w:rsidP="00857B05">
      <w:pPr>
        <w:tabs>
          <w:tab w:val="center" w:pos="6942"/>
        </w:tabs>
        <w:spacing w:before="0" w:after="0"/>
        <w:ind w:left="3686"/>
        <w:rPr>
          <w:rFonts w:cs="Arial"/>
          <w:b/>
          <w:sz w:val="28"/>
          <w:szCs w:val="28"/>
        </w:rPr>
      </w:pPr>
    </w:p>
    <w:p w14:paraId="69DE2B56" w14:textId="694C31ED" w:rsidR="00223598" w:rsidRDefault="00223598" w:rsidP="00857B05">
      <w:pPr>
        <w:tabs>
          <w:tab w:val="center" w:pos="6942"/>
        </w:tabs>
        <w:spacing w:before="0" w:after="0"/>
        <w:ind w:left="3686"/>
        <w:rPr>
          <w:rFonts w:cs="Arial"/>
          <w:b/>
          <w:sz w:val="28"/>
          <w:szCs w:val="28"/>
        </w:rPr>
      </w:pPr>
      <w:r>
        <w:rPr>
          <w:rFonts w:cs="Arial"/>
          <w:b/>
          <w:sz w:val="28"/>
          <w:szCs w:val="28"/>
        </w:rPr>
        <w:t>Data analytics</w:t>
      </w:r>
    </w:p>
    <w:p w14:paraId="2B24313B" w14:textId="26817FFF" w:rsidR="00223598" w:rsidRDefault="00223598" w:rsidP="00857B05">
      <w:pPr>
        <w:tabs>
          <w:tab w:val="center" w:pos="6942"/>
        </w:tabs>
        <w:spacing w:before="0" w:after="0"/>
        <w:ind w:left="3686"/>
        <w:rPr>
          <w:rFonts w:cs="Arial"/>
          <w:b/>
          <w:sz w:val="28"/>
          <w:szCs w:val="28"/>
        </w:rPr>
      </w:pPr>
    </w:p>
    <w:p w14:paraId="51183220" w14:textId="7C9B1656" w:rsidR="00223598" w:rsidRDefault="00223598" w:rsidP="00857B05">
      <w:pPr>
        <w:tabs>
          <w:tab w:val="center" w:pos="6942"/>
        </w:tabs>
        <w:spacing w:before="0" w:after="0"/>
        <w:ind w:left="3686"/>
        <w:rPr>
          <w:rFonts w:cs="Arial"/>
          <w:b/>
          <w:sz w:val="28"/>
          <w:szCs w:val="28"/>
        </w:rPr>
      </w:pPr>
      <w:r>
        <w:rPr>
          <w:rFonts w:cs="Arial"/>
          <w:b/>
          <w:sz w:val="28"/>
          <w:szCs w:val="28"/>
        </w:rPr>
        <w:t>Assessment</w:t>
      </w:r>
      <w:r w:rsidR="001C407E">
        <w:rPr>
          <w:rFonts w:cs="Arial"/>
          <w:b/>
          <w:sz w:val="28"/>
          <w:szCs w:val="28"/>
        </w:rPr>
        <w:t xml:space="preserve"> </w:t>
      </w:r>
      <w:r>
        <w:rPr>
          <w:rFonts w:cs="Arial"/>
          <w:b/>
          <w:sz w:val="28"/>
          <w:szCs w:val="28"/>
        </w:rPr>
        <w:t>1: knowledge-based assessment</w:t>
      </w:r>
    </w:p>
    <w:p w14:paraId="28AB624E" w14:textId="51E70BD3" w:rsidR="00223598" w:rsidRDefault="00223598" w:rsidP="00857B05">
      <w:pPr>
        <w:tabs>
          <w:tab w:val="center" w:pos="6942"/>
        </w:tabs>
        <w:spacing w:before="0" w:after="0"/>
        <w:ind w:left="3686"/>
        <w:rPr>
          <w:rFonts w:cs="Arial"/>
          <w:b/>
          <w:sz w:val="28"/>
          <w:szCs w:val="28"/>
        </w:rPr>
      </w:pPr>
    </w:p>
    <w:p w14:paraId="27BD6E0D" w14:textId="66A98016" w:rsidR="00223598" w:rsidRPr="00223598" w:rsidRDefault="00223598" w:rsidP="00857B05">
      <w:pPr>
        <w:tabs>
          <w:tab w:val="center" w:pos="6942"/>
        </w:tabs>
        <w:spacing w:before="0" w:after="0"/>
        <w:ind w:left="3686"/>
        <w:rPr>
          <w:rFonts w:cs="Arial"/>
          <w:b/>
          <w:color w:val="FF0000"/>
          <w:sz w:val="28"/>
          <w:szCs w:val="28"/>
        </w:rPr>
      </w:pPr>
      <w:r w:rsidRPr="00223598">
        <w:rPr>
          <w:rFonts w:cs="Arial"/>
          <w:b/>
          <w:color w:val="FF0000"/>
          <w:sz w:val="28"/>
          <w:szCs w:val="28"/>
        </w:rPr>
        <w:t>SAMPLE</w:t>
      </w:r>
    </w:p>
    <w:p w14:paraId="3A7D71D3" w14:textId="4836F667" w:rsidR="00066A1F" w:rsidRDefault="00066A1F" w:rsidP="00066A1F">
      <w:pPr>
        <w:tabs>
          <w:tab w:val="left" w:pos="6845"/>
        </w:tabs>
      </w:pPr>
    </w:p>
    <w:p w14:paraId="0376BCC7" w14:textId="77777777" w:rsidR="00066A1F" w:rsidRDefault="00066A1F" w:rsidP="00066A1F"/>
    <w:p w14:paraId="65545C4E" w14:textId="12F606FC" w:rsidR="00066A1F" w:rsidRPr="00066A1F" w:rsidRDefault="00066A1F" w:rsidP="00066A1F">
      <w:pPr>
        <w:sectPr w:rsidR="00066A1F" w:rsidRPr="00066A1F" w:rsidSect="00FF2795">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7065FAD1" w14:textId="76DE4DE6" w:rsidR="00691BE0" w:rsidRPr="001B1D6D" w:rsidRDefault="00E105E9" w:rsidP="0055792F">
      <w:pPr>
        <w:pStyle w:val="Title"/>
        <w:spacing w:before="0" w:after="0"/>
        <w:ind w:right="-2"/>
      </w:pPr>
      <w:fldSimple w:instr="DOCPROPERTY  &quot;NCFE Qual Title&quot;  \* MERGEFORMAT">
        <w:r w:rsidR="00CA62F3">
          <w:t>Working in data analytics</w:t>
        </w:r>
      </w:fldSimple>
      <w:r w:rsidR="001A09FC">
        <w:t xml:space="preserve"> </w:t>
      </w:r>
      <w:fldSimple w:instr="DOCPROPERTY  &quot;NCFE Qualification Number&quot;  \* MERGEFORMAT"/>
    </w:p>
    <w:p w14:paraId="23877346" w14:textId="77777777" w:rsidR="0055792F" w:rsidRDefault="0055792F" w:rsidP="0055792F">
      <w:pPr>
        <w:pStyle w:val="Subtitle"/>
        <w:spacing w:before="0" w:after="0"/>
      </w:pPr>
      <w:bookmarkStart w:id="0" w:name="_Hlk52896921"/>
    </w:p>
    <w:p w14:paraId="13542601" w14:textId="6D3EF69A" w:rsidR="001A09FC" w:rsidRPr="001A09FC" w:rsidRDefault="00E105E9" w:rsidP="0055792F">
      <w:pPr>
        <w:pStyle w:val="Subtitle"/>
        <w:spacing w:before="0" w:after="0"/>
      </w:pPr>
      <w:fldSimple w:instr="DOCPROPERTY  &quot;NCFE Specialism Main Cover Heading&quot;  \* MERGEFORMAT">
        <w:r w:rsidR="00CA62F3">
          <w:t>Data analytics</w:t>
        </w:r>
      </w:fldSimple>
    </w:p>
    <w:p w14:paraId="18F32ED0" w14:textId="77777777" w:rsidR="0055792F" w:rsidRDefault="0055792F" w:rsidP="0055792F">
      <w:pPr>
        <w:pStyle w:val="Subtitle"/>
        <w:spacing w:before="0" w:after="0"/>
      </w:pPr>
    </w:p>
    <w:p w14:paraId="1E42B46E" w14:textId="78F2906B" w:rsidR="001A09FC" w:rsidRDefault="00E105E9" w:rsidP="0055792F">
      <w:pPr>
        <w:pStyle w:val="Subtitle"/>
        <w:spacing w:before="0" w:after="0"/>
      </w:pPr>
      <w:fldSimple w:instr="DOCPROPERTY  &quot;NCFE Assignment Ordinal&quot;  \* MERGEFORMAT">
        <w:r w:rsidR="00B929B4">
          <w:t>Assessment 1: knowledge-based assessment</w:t>
        </w:r>
      </w:fldSimple>
    </w:p>
    <w:p w14:paraId="729B08A9" w14:textId="77777777" w:rsidR="0055792F" w:rsidRPr="0055792F" w:rsidRDefault="0055792F" w:rsidP="0055792F">
      <w:pPr>
        <w:numPr>
          <w:ilvl w:val="1"/>
          <w:numId w:val="0"/>
        </w:numPr>
        <w:spacing w:before="0" w:after="0" w:line="320" w:lineRule="exact"/>
        <w:rPr>
          <w:sz w:val="32"/>
          <w:szCs w:val="32"/>
        </w:rPr>
      </w:pPr>
    </w:p>
    <w:p w14:paraId="00109F0E" w14:textId="4457AD2A" w:rsidR="00071305" w:rsidRPr="00071305" w:rsidRDefault="00E105E9" w:rsidP="0055792F">
      <w:pPr>
        <w:numPr>
          <w:ilvl w:val="1"/>
          <w:numId w:val="0"/>
        </w:numPr>
        <w:spacing w:before="0" w:after="0" w:line="320" w:lineRule="exact"/>
      </w:pPr>
      <w:fldSimple w:instr="DOCPROPERTY  &quot;NCFE Special Case&quot;  \* MERGEFORMAT">
        <w:r w:rsidR="004F3648" w:rsidRPr="004F3648">
          <w:rPr>
            <w:rFonts w:eastAsiaTheme="majorEastAsia" w:cstheme="majorBidi"/>
            <w:bCs/>
            <w:color w:val="EC1F3E" w:themeColor="accent5"/>
            <w:spacing w:val="15"/>
            <w:sz w:val="32"/>
            <w:szCs w:val="24"/>
          </w:rPr>
          <w:t>Sample</w:t>
        </w:r>
      </w:fldSimple>
    </w:p>
    <w:bookmarkEnd w:id="0"/>
    <w:p w14:paraId="0D8DD62A" w14:textId="77777777" w:rsidR="0055792F" w:rsidRDefault="0055792F" w:rsidP="0055792F">
      <w:pPr>
        <w:spacing w:before="0" w:after="0"/>
        <w:outlineLvl w:val="0"/>
      </w:pPr>
    </w:p>
    <w:p w14:paraId="18B28D51" w14:textId="40A82485" w:rsidR="001A09FC" w:rsidRPr="001A09FC" w:rsidRDefault="001A09FC" w:rsidP="0055792F">
      <w:pPr>
        <w:spacing w:before="0" w:after="0"/>
        <w:outlineLvl w:val="0"/>
      </w:pPr>
      <w:r w:rsidRPr="001A09FC">
        <w:t>To be given to learners on or after XX XXXXXXXX XXXX.</w:t>
      </w:r>
    </w:p>
    <w:p w14:paraId="0BD9FBCC" w14:textId="77777777" w:rsidR="0055792F" w:rsidRDefault="0055792F" w:rsidP="0055792F">
      <w:pPr>
        <w:spacing w:before="0" w:after="0"/>
        <w:outlineLvl w:val="0"/>
        <w:rPr>
          <w:b/>
        </w:rPr>
      </w:pPr>
    </w:p>
    <w:p w14:paraId="14E41CDE" w14:textId="17DB059F" w:rsidR="001A09FC" w:rsidRPr="001A09FC" w:rsidRDefault="004F3648" w:rsidP="0055792F">
      <w:pPr>
        <w:spacing w:before="0" w:after="0"/>
        <w:outlineLvl w:val="0"/>
        <w:rPr>
          <w:b/>
        </w:rPr>
      </w:pPr>
      <w:r w:rsidRPr="001A09FC">
        <w:rPr>
          <w:b/>
        </w:rPr>
        <w:t>Learner</w:t>
      </w:r>
      <w:r w:rsidR="001A09FC" w:rsidRPr="001A09FC">
        <w:rPr>
          <w:b/>
        </w:rPr>
        <w:t xml:space="preserve"> instructions</w:t>
      </w:r>
      <w:r w:rsidR="00426A72">
        <w:rPr>
          <w:b/>
        </w:rPr>
        <w:br/>
      </w:r>
    </w:p>
    <w:p w14:paraId="0E3439E0" w14:textId="061C5D21" w:rsidR="001A09FC" w:rsidRPr="004F3648" w:rsidRDefault="00FB6CF9" w:rsidP="0055792F">
      <w:pPr>
        <w:pStyle w:val="NCFE-Bullet-Short"/>
        <w:spacing w:before="0" w:after="0"/>
      </w:pPr>
      <w:r>
        <w:t>r</w:t>
      </w:r>
      <w:r w:rsidR="001A09FC" w:rsidRPr="004F3648">
        <w:t>ead all provided information carefully before you start the work</w:t>
      </w:r>
    </w:p>
    <w:p w14:paraId="049D03C4" w14:textId="092D7E34" w:rsidR="001A09FC" w:rsidRPr="004F3648" w:rsidRDefault="00FB6CF9" w:rsidP="0055792F">
      <w:pPr>
        <w:pStyle w:val="NCFE-Bullet-Short"/>
        <w:spacing w:before="0" w:after="0"/>
      </w:pPr>
      <w:r>
        <w:t>y</w:t>
      </w:r>
      <w:r w:rsidR="001A09FC" w:rsidRPr="004F3648">
        <w:t>ou must clearly identify and label all of the work you produce during the supervised time</w:t>
      </w:r>
    </w:p>
    <w:p w14:paraId="6AE429C0" w14:textId="77777777" w:rsidR="0055792F" w:rsidRDefault="0055792F" w:rsidP="0055792F">
      <w:pPr>
        <w:spacing w:before="0" w:after="0"/>
        <w:outlineLvl w:val="0"/>
        <w:rPr>
          <w:b/>
        </w:rPr>
      </w:pPr>
    </w:p>
    <w:p w14:paraId="16A618C4" w14:textId="487367E6" w:rsidR="001A09FC" w:rsidRPr="001A09FC" w:rsidRDefault="004F3648" w:rsidP="0055792F">
      <w:pPr>
        <w:spacing w:before="0" w:after="0"/>
        <w:outlineLvl w:val="0"/>
        <w:rPr>
          <w:b/>
        </w:rPr>
      </w:pPr>
      <w:r w:rsidRPr="001A09FC">
        <w:rPr>
          <w:b/>
        </w:rPr>
        <w:t>Learner</w:t>
      </w:r>
      <w:r w:rsidR="001A09FC" w:rsidRPr="001A09FC">
        <w:rPr>
          <w:b/>
        </w:rPr>
        <w:t xml:space="preserve"> information</w:t>
      </w:r>
      <w:r w:rsidR="00426A72">
        <w:rPr>
          <w:b/>
        </w:rPr>
        <w:br/>
      </w:r>
    </w:p>
    <w:p w14:paraId="7D10DF13" w14:textId="570C2681" w:rsidR="001A09FC" w:rsidRPr="004F3648" w:rsidRDefault="00FB6CF9" w:rsidP="0055792F">
      <w:pPr>
        <w:pStyle w:val="NCFE-Bullet-Short"/>
        <w:spacing w:before="0" w:after="0"/>
      </w:pPr>
      <w:r>
        <w:t>t</w:t>
      </w:r>
      <w:r w:rsidR="001A09FC">
        <w:t xml:space="preserve">he maximum time for this assessment is </w:t>
      </w:r>
      <w:r w:rsidR="3849767E">
        <w:t>5</w:t>
      </w:r>
      <w:r w:rsidR="001A09FC">
        <w:t xml:space="preserve"> hours</w:t>
      </w:r>
    </w:p>
    <w:p w14:paraId="0B4ADBAD" w14:textId="29DC224E" w:rsidR="001A09FC" w:rsidRPr="004F3648" w:rsidRDefault="00FB6CF9" w:rsidP="0055792F">
      <w:pPr>
        <w:pStyle w:val="NCFE-Bullet-Short"/>
        <w:spacing w:before="0" w:after="0"/>
      </w:pPr>
      <w:r>
        <w:t>a</w:t>
      </w:r>
      <w:r w:rsidR="001A09FC" w:rsidRPr="004F3648">
        <w:t>ll of the work you submit must be your own</w:t>
      </w:r>
    </w:p>
    <w:p w14:paraId="2380BEE7" w14:textId="77777777" w:rsidR="0055792F" w:rsidRDefault="0055792F" w:rsidP="0055792F">
      <w:pPr>
        <w:spacing w:before="0" w:after="0"/>
        <w:outlineLvl w:val="0"/>
      </w:pPr>
    </w:p>
    <w:p w14:paraId="51DA425B" w14:textId="1D28737F" w:rsidR="001A09FC" w:rsidRPr="001A09FC" w:rsidRDefault="001A09FC" w:rsidP="0055792F">
      <w:pPr>
        <w:spacing w:before="0" w:after="0"/>
        <w:outlineLvl w:val="0"/>
      </w:pPr>
      <w:r w:rsidRPr="001A09FC">
        <w:t>Please complete the details below clearly and in BLOCK CAPITALS.</w:t>
      </w:r>
    </w:p>
    <w:p w14:paraId="33E37EDE" w14:textId="3986D92D" w:rsidR="0055792F" w:rsidRDefault="0055792F" w:rsidP="0055792F">
      <w:pPr>
        <w:spacing w:before="0" w:after="0"/>
        <w:outlineLvl w:val="0"/>
      </w:pPr>
    </w:p>
    <w:p w14:paraId="0546549D" w14:textId="77777777" w:rsidR="0055792F" w:rsidRPr="001A09FC" w:rsidRDefault="0055792F" w:rsidP="0055792F">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0F8993BA" w14:textId="77777777" w:rsidTr="00567BB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3D3073FA" w14:textId="77777777" w:rsidR="001A09FC" w:rsidRPr="001A09FC" w:rsidRDefault="004F3648"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06DE0C46" w14:textId="77777777" w:rsidR="001A09FC" w:rsidRPr="001A09FC" w:rsidRDefault="001A09FC" w:rsidP="001A09FC">
            <w:pPr>
              <w:spacing w:after="0"/>
              <w:outlineLvl w:val="0"/>
            </w:pPr>
          </w:p>
        </w:tc>
      </w:tr>
      <w:tr w:rsidR="001A09FC" w:rsidRPr="001A09FC" w14:paraId="71FB1B14" w14:textId="77777777" w:rsidTr="00567BB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2BF50630" w14:textId="77777777" w:rsidR="001A09FC" w:rsidRPr="001A09FC" w:rsidRDefault="001A09FC" w:rsidP="001A09FC">
            <w:pPr>
              <w:spacing w:after="0"/>
              <w:outlineLvl w:val="0"/>
            </w:pPr>
          </w:p>
        </w:tc>
      </w:tr>
      <w:tr w:rsidR="001A09FC" w:rsidRPr="001A09FC" w14:paraId="2D3A7025" w14:textId="77777777" w:rsidTr="00567BB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494ABE95"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537E3EC2" w14:textId="77777777" w:rsidR="001A09FC" w:rsidRPr="001A09FC" w:rsidRDefault="001A09FC" w:rsidP="001A09FC">
            <w:pPr>
              <w:spacing w:after="0"/>
              <w:outlineLvl w:val="0"/>
            </w:pPr>
          </w:p>
        </w:tc>
      </w:tr>
      <w:tr w:rsidR="001A09FC" w:rsidRPr="001A09FC" w14:paraId="60931CA4" w14:textId="77777777" w:rsidTr="00567BB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35ED02D9" w14:textId="77777777" w:rsidR="001A09FC" w:rsidRPr="001A09FC" w:rsidRDefault="001A09FC" w:rsidP="001A09FC">
            <w:pPr>
              <w:spacing w:after="0"/>
              <w:outlineLvl w:val="0"/>
            </w:pPr>
          </w:p>
        </w:tc>
      </w:tr>
      <w:tr w:rsidR="001A09FC" w:rsidRPr="001A09FC" w14:paraId="16DD1471" w14:textId="77777777" w:rsidTr="00567BB8">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06BEA94E" w14:textId="77777777" w:rsidR="001A09FC" w:rsidRPr="001A09FC" w:rsidRDefault="004F3648"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5B71D420"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38E3B1B5"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12253DAE"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39BBF648"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7AE3F93A" w14:textId="77777777" w:rsidR="001A09FC" w:rsidRPr="001A09FC" w:rsidRDefault="001A09FC" w:rsidP="001A09FC">
            <w:pPr>
              <w:spacing w:after="0"/>
              <w:outlineLvl w:val="0"/>
            </w:pPr>
          </w:p>
        </w:tc>
      </w:tr>
    </w:tbl>
    <w:p w14:paraId="3A65FBF5" w14:textId="77777777" w:rsidR="001A09FC" w:rsidRPr="001A09FC" w:rsidRDefault="001A09FC" w:rsidP="001A09FC">
      <w:pPr>
        <w:spacing w:after="0"/>
        <w:outlineLvl w:val="0"/>
      </w:pPr>
      <w:r w:rsidRPr="001A09FC">
        <w:br w:type="page"/>
      </w:r>
    </w:p>
    <w:p w14:paraId="757FB5BA" w14:textId="145947EA" w:rsidR="004F3648" w:rsidRPr="00C7347F" w:rsidRDefault="004F3648" w:rsidP="00480E1C">
      <w:pPr>
        <w:pStyle w:val="Heading1"/>
        <w:spacing w:before="0" w:after="0"/>
      </w:pPr>
      <w:bookmarkStart w:id="1" w:name="_Toc74221494"/>
      <w:r>
        <w:lastRenderedPageBreak/>
        <w:t xml:space="preserve">Data </w:t>
      </w:r>
      <w:r w:rsidR="002E3403">
        <w:t>a</w:t>
      </w:r>
      <w:r>
        <w:t>nalytics</w:t>
      </w:r>
      <w:bookmarkEnd w:id="1"/>
      <w:r w:rsidR="00480E1C">
        <w:br/>
      </w:r>
    </w:p>
    <w:p w14:paraId="3F6B849A" w14:textId="17164227" w:rsidR="004F3648" w:rsidRPr="00C7347F" w:rsidRDefault="004F3648" w:rsidP="00480E1C">
      <w:pPr>
        <w:pStyle w:val="Heading2"/>
        <w:spacing w:before="0" w:after="0"/>
      </w:pPr>
      <w:bookmarkStart w:id="2" w:name="_Toc74221495"/>
      <w:r w:rsidRPr="00C7347F">
        <w:t>Assessment 1</w:t>
      </w:r>
      <w:r w:rsidR="001C47AA">
        <w:t>: knowledge-based assessment (5 hours)</w:t>
      </w:r>
      <w:r w:rsidRPr="00C7347F">
        <w:t xml:space="preserve"> </w:t>
      </w:r>
      <w:bookmarkEnd w:id="2"/>
      <w:r w:rsidR="00480E1C">
        <w:br/>
      </w:r>
    </w:p>
    <w:p w14:paraId="1ACACE4E" w14:textId="0D24F218" w:rsidR="004F3648" w:rsidRPr="00C7347F" w:rsidRDefault="004F3648" w:rsidP="00480E1C">
      <w:pPr>
        <w:pStyle w:val="Heading3"/>
        <w:spacing w:before="0" w:after="0"/>
        <w:rPr>
          <w:rFonts w:cs="Arial"/>
        </w:rPr>
      </w:pPr>
      <w:r w:rsidRPr="770D0F43">
        <w:rPr>
          <w:rFonts w:cs="Arial"/>
        </w:rPr>
        <w:t>B</w:t>
      </w:r>
      <w:r w:rsidR="211C720D" w:rsidRPr="770D0F43">
        <w:rPr>
          <w:rFonts w:cs="Arial"/>
        </w:rPr>
        <w:t>r</w:t>
      </w:r>
      <w:r w:rsidR="00D55A88">
        <w:rPr>
          <w:rFonts w:cs="Arial"/>
        </w:rPr>
        <w:t>ief</w:t>
      </w:r>
      <w:r>
        <w:br/>
      </w:r>
    </w:p>
    <w:p w14:paraId="71594F50" w14:textId="032306FF" w:rsidR="004F3648" w:rsidRDefault="004F3648" w:rsidP="00480E1C">
      <w:pPr>
        <w:spacing w:before="0" w:after="0"/>
        <w:rPr>
          <w:rFonts w:cs="Arial"/>
        </w:rPr>
      </w:pPr>
      <w:r w:rsidRPr="00C7347F">
        <w:rPr>
          <w:rFonts w:cs="Arial"/>
        </w:rPr>
        <w:t>You are a newly recruited employee of a clothing and fashion retailer, working as a data technician. A challenge the company is facing is that many of the existing team are new to the world of data and digital business models.</w:t>
      </w:r>
    </w:p>
    <w:p w14:paraId="71D019C2" w14:textId="77777777" w:rsidR="00480E1C" w:rsidRPr="00C7347F" w:rsidRDefault="00480E1C" w:rsidP="00480E1C">
      <w:pPr>
        <w:spacing w:before="0" w:after="0"/>
        <w:rPr>
          <w:rFonts w:cs="Arial"/>
        </w:rPr>
      </w:pPr>
    </w:p>
    <w:p w14:paraId="0A44AD1F" w14:textId="29FF98CC" w:rsidR="004F3648" w:rsidRDefault="004F3648" w:rsidP="00480E1C">
      <w:pPr>
        <w:spacing w:before="0" w:after="0"/>
        <w:rPr>
          <w:rFonts w:cs="Arial"/>
        </w:rPr>
      </w:pPr>
      <w:r w:rsidRPr="00C7347F">
        <w:rPr>
          <w:rFonts w:cs="Arial"/>
        </w:rPr>
        <w:t>You have been asked to produce an infographic that will help to inform and educate fellow employees of the role that data will play in keeping the organisation competitive going forward. The focus of the infographic will be around data security and the relevance of this to the company.</w:t>
      </w:r>
    </w:p>
    <w:p w14:paraId="4D9591D1" w14:textId="77777777" w:rsidR="00480E1C" w:rsidRPr="00C7347F" w:rsidRDefault="00480E1C" w:rsidP="00480E1C">
      <w:pPr>
        <w:spacing w:before="0" w:after="0"/>
        <w:rPr>
          <w:rFonts w:cs="Arial"/>
        </w:rPr>
      </w:pPr>
    </w:p>
    <w:p w14:paraId="07B237E3" w14:textId="77777777" w:rsidR="004F3648" w:rsidRPr="00C7347F" w:rsidRDefault="004F3648" w:rsidP="00480E1C">
      <w:pPr>
        <w:spacing w:before="0" w:after="0"/>
        <w:rPr>
          <w:rFonts w:cs="Arial"/>
        </w:rPr>
      </w:pPr>
      <w:r w:rsidRPr="00C7347F">
        <w:rPr>
          <w:rFonts w:cs="Arial"/>
        </w:rPr>
        <w:t>You have also been asked to create an online job advertisement, which will be used to recruit another data technician.</w:t>
      </w:r>
    </w:p>
    <w:p w14:paraId="5446CEB4" w14:textId="4765EBE7" w:rsidR="50C3BCDD" w:rsidRDefault="50C3BCDD" w:rsidP="50C3BCDD">
      <w:pPr>
        <w:spacing w:before="0" w:after="0"/>
        <w:rPr>
          <w:rFonts w:cs="Arial"/>
        </w:rPr>
      </w:pPr>
    </w:p>
    <w:p w14:paraId="5EB78E49" w14:textId="679DCCA6" w:rsidR="50C3BCDD" w:rsidRDefault="50C3BCDD" w:rsidP="50C3BCDD">
      <w:pPr>
        <w:spacing w:before="0" w:after="0"/>
      </w:pPr>
    </w:p>
    <w:p w14:paraId="308338D8" w14:textId="425A71A5" w:rsidR="004F3648" w:rsidRPr="00C7347F" w:rsidRDefault="000901C2" w:rsidP="0093156A">
      <w:pPr>
        <w:pStyle w:val="Heading1"/>
        <w:spacing w:before="0" w:after="0"/>
        <w:rPr>
          <w:rFonts w:cs="Arial"/>
        </w:rPr>
      </w:pPr>
      <w:r>
        <w:rPr>
          <w:rFonts w:cs="Arial"/>
        </w:rPr>
        <w:lastRenderedPageBreak/>
        <w:t>Part A</w:t>
      </w:r>
    </w:p>
    <w:p w14:paraId="56EF6084" w14:textId="4B6A6EE6" w:rsidR="004F3648" w:rsidRPr="00C7347F" w:rsidRDefault="004F3648" w:rsidP="0093156A">
      <w:pPr>
        <w:spacing w:before="0" w:after="0"/>
      </w:pPr>
    </w:p>
    <w:p w14:paraId="4942F280" w14:textId="77777777" w:rsidR="004F3648" w:rsidRPr="00C7347F" w:rsidRDefault="071D1C65" w:rsidP="0093156A">
      <w:pPr>
        <w:spacing w:before="0" w:after="0"/>
        <w:rPr>
          <w:rFonts w:cs="Arial"/>
        </w:rPr>
      </w:pPr>
      <w:r w:rsidRPr="15FDFBC3">
        <w:rPr>
          <w:rFonts w:cs="Arial"/>
        </w:rPr>
        <w:t>You are to identify and present some of the common threats and terminology associated with data and data security. You should demonstrate the importance of working securely to prevent loss or theft of data, providing examples of the common risks and methodologies that could lead to a data breach.</w:t>
      </w:r>
    </w:p>
    <w:p w14:paraId="6F65C200" w14:textId="77777777" w:rsidR="004F3648" w:rsidRPr="00C7347F" w:rsidRDefault="004F3648" w:rsidP="0093156A">
      <w:pPr>
        <w:spacing w:before="0" w:after="0"/>
        <w:rPr>
          <w:rFonts w:cs="Arial"/>
        </w:rPr>
      </w:pPr>
    </w:p>
    <w:p w14:paraId="26D9F6AF" w14:textId="77777777" w:rsidR="004F3648" w:rsidRPr="00C7347F" w:rsidRDefault="071D1C65" w:rsidP="0093156A">
      <w:pPr>
        <w:spacing w:before="0" w:after="0"/>
        <w:rPr>
          <w:rFonts w:cs="Arial"/>
        </w:rPr>
      </w:pPr>
      <w:r w:rsidRPr="15FDFBC3">
        <w:rPr>
          <w:rFonts w:cs="Arial"/>
        </w:rPr>
        <w:t>Your manager has requested that you present your findings in the form of a clear, easy-to-read infographic. You will also take part in a professional discussion about your infographic to share your knowledge and understanding.</w:t>
      </w:r>
    </w:p>
    <w:p w14:paraId="7737D697" w14:textId="1F8F495C" w:rsidR="004F3648" w:rsidRPr="00C7347F" w:rsidRDefault="00E07C01" w:rsidP="00E07C01">
      <w:pPr>
        <w:tabs>
          <w:tab w:val="left" w:pos="7417"/>
        </w:tabs>
        <w:spacing w:before="0" w:after="0"/>
        <w:rPr>
          <w:rFonts w:cs="Arial"/>
        </w:rPr>
      </w:pPr>
      <w:r>
        <w:rPr>
          <w:rFonts w:cs="Arial"/>
        </w:rPr>
        <w:tab/>
      </w:r>
    </w:p>
    <w:p w14:paraId="771EB77D" w14:textId="77777777" w:rsidR="004F3648" w:rsidRPr="00C7347F" w:rsidRDefault="071D1C65" w:rsidP="0093156A">
      <w:pPr>
        <w:spacing w:before="0" w:after="0"/>
        <w:rPr>
          <w:rFonts w:cs="Arial"/>
        </w:rPr>
      </w:pPr>
      <w:r w:rsidRPr="15FDFBC3">
        <w:rPr>
          <w:rFonts w:cs="Arial"/>
        </w:rPr>
        <w:t>You should use correct terminology when describing the features associated with data security and select appropriate examples, imagery/icons and presentation style to make your infographic easy to understand for the intended audience (non-technical).</w:t>
      </w:r>
    </w:p>
    <w:p w14:paraId="6869EBFB" w14:textId="77777777" w:rsidR="004F3648" w:rsidRPr="00C7347F" w:rsidRDefault="004F3648" w:rsidP="0093156A">
      <w:pPr>
        <w:spacing w:before="0" w:after="0"/>
        <w:rPr>
          <w:rFonts w:cs="Arial"/>
        </w:rPr>
      </w:pPr>
    </w:p>
    <w:p w14:paraId="487AA9D2" w14:textId="1840F175" w:rsidR="004F3648" w:rsidRPr="00C7347F" w:rsidRDefault="071D1C65" w:rsidP="0093156A">
      <w:pPr>
        <w:spacing w:before="0" w:after="0"/>
        <w:rPr>
          <w:rFonts w:cs="Arial"/>
        </w:rPr>
      </w:pPr>
      <w:r w:rsidRPr="15FDFBC3">
        <w:rPr>
          <w:rFonts w:cs="Arial"/>
        </w:rPr>
        <w:t>The duration of your professional discussion should be 5 to 7 minutes. You will be asked questions about your infographic during this discussion.</w:t>
      </w:r>
    </w:p>
    <w:p w14:paraId="5909FA2D" w14:textId="658403EF" w:rsidR="004F3648" w:rsidRPr="00C7347F" w:rsidRDefault="000901C2" w:rsidP="0093156A">
      <w:pPr>
        <w:spacing w:before="0" w:after="0"/>
        <w:rPr>
          <w:rFonts w:cs="Arial"/>
          <w:u w:val="single"/>
        </w:rPr>
      </w:pPr>
      <w:r>
        <w:br/>
      </w:r>
      <w:r w:rsidR="00BB4D0B" w:rsidRPr="15FDFBC3">
        <w:rPr>
          <w:rFonts w:cs="Arial"/>
          <w:b/>
          <w:bCs/>
        </w:rPr>
        <w:t>Evidence</w:t>
      </w:r>
    </w:p>
    <w:p w14:paraId="15793B56" w14:textId="376342E6" w:rsidR="004F3648" w:rsidRPr="00C7347F" w:rsidRDefault="004F3648" w:rsidP="0093156A">
      <w:pPr>
        <w:spacing w:before="0" w:after="0"/>
        <w:rPr>
          <w:rFonts w:cs="Arial"/>
          <w:b/>
          <w:bCs/>
        </w:rPr>
      </w:pPr>
    </w:p>
    <w:p w14:paraId="5A026EAE" w14:textId="41190747" w:rsidR="004F3648" w:rsidRPr="00C7347F" w:rsidRDefault="00BB4D0B" w:rsidP="0093156A">
      <w:pPr>
        <w:spacing w:before="0" w:after="0"/>
        <w:rPr>
          <w:rFonts w:cs="Arial"/>
        </w:rPr>
      </w:pPr>
      <w:r w:rsidRPr="15FDFBC3">
        <w:rPr>
          <w:rFonts w:cs="Arial"/>
        </w:rPr>
        <w:t>5 to 7 minute professional discussion of your completed infographic (audio recording).</w:t>
      </w:r>
    </w:p>
    <w:p w14:paraId="22E84000" w14:textId="77777777" w:rsidR="004F3648" w:rsidRPr="00C7347F" w:rsidRDefault="004F3648" w:rsidP="0093156A">
      <w:pPr>
        <w:spacing w:before="0" w:after="0"/>
        <w:rPr>
          <w:rFonts w:cs="Arial"/>
        </w:rPr>
      </w:pPr>
    </w:p>
    <w:p w14:paraId="4F01245B" w14:textId="6F88E2A5" w:rsidR="004F3648" w:rsidRPr="00C7347F" w:rsidRDefault="00BB4D0B" w:rsidP="0093156A">
      <w:pPr>
        <w:spacing w:before="0" w:after="0"/>
        <w:rPr>
          <w:rFonts w:cs="Arial"/>
        </w:rPr>
      </w:pPr>
      <w:r w:rsidRPr="15FDFBC3">
        <w:rPr>
          <w:rFonts w:cs="Arial"/>
        </w:rPr>
        <w:t>Completed infographic in PDF format.</w:t>
      </w:r>
    </w:p>
    <w:p w14:paraId="5B16A6BA" w14:textId="7874B1CD" w:rsidR="004F3648" w:rsidRPr="00C7347F" w:rsidRDefault="004F3648" w:rsidP="0093156A">
      <w:pPr>
        <w:spacing w:before="0" w:after="0"/>
      </w:pPr>
    </w:p>
    <w:p w14:paraId="75A93451" w14:textId="6068406F" w:rsidR="5E526A1B" w:rsidRDefault="5E526A1B" w:rsidP="7EF2DE5B">
      <w:pPr>
        <w:spacing w:before="0" w:after="0"/>
        <w:rPr>
          <w:rFonts w:cs="Arial"/>
          <w:u w:val="single"/>
        </w:rPr>
      </w:pPr>
      <w:r w:rsidRPr="7EF2DE5B">
        <w:rPr>
          <w:rFonts w:cs="Arial"/>
          <w:b/>
          <w:bCs/>
        </w:rPr>
        <w:t>Conditions</w:t>
      </w:r>
    </w:p>
    <w:p w14:paraId="634E9A35" w14:textId="2BB3ED2B" w:rsidR="7EF2DE5B" w:rsidRDefault="7EF2DE5B" w:rsidP="7EF2DE5B">
      <w:pPr>
        <w:spacing w:before="0" w:after="0"/>
        <w:rPr>
          <w:rFonts w:cs="Arial"/>
          <w:b/>
          <w:bCs/>
        </w:rPr>
      </w:pPr>
    </w:p>
    <w:p w14:paraId="138C9ECE" w14:textId="428E226C" w:rsidR="5E526A1B" w:rsidRDefault="5E526A1B" w:rsidP="7EF2DE5B">
      <w:pPr>
        <w:spacing w:before="0" w:after="0"/>
        <w:rPr>
          <w:rFonts w:cs="Arial"/>
        </w:rPr>
      </w:pPr>
      <w:r w:rsidRPr="7EF2DE5B">
        <w:rPr>
          <w:rFonts w:cs="Arial"/>
        </w:rPr>
        <w:t>Duration: 4 hours (excluding time for the professional discussion)</w:t>
      </w:r>
    </w:p>
    <w:p w14:paraId="4B3911A1" w14:textId="4DF1F452" w:rsidR="7EF2DE5B" w:rsidRDefault="7EF2DE5B" w:rsidP="7EF2DE5B">
      <w:pPr>
        <w:spacing w:before="0" w:after="0"/>
        <w:rPr>
          <w:rFonts w:cs="Arial"/>
        </w:rPr>
      </w:pPr>
    </w:p>
    <w:p w14:paraId="0D73DEE4" w14:textId="7C7FF0E1" w:rsidR="5E526A1B" w:rsidRDefault="5E526A1B" w:rsidP="7EF2DE5B">
      <w:pPr>
        <w:spacing w:before="0" w:after="0"/>
        <w:rPr>
          <w:rFonts w:cs="Arial"/>
          <w:u w:val="single"/>
        </w:rPr>
      </w:pPr>
      <w:r w:rsidRPr="7EF2DE5B">
        <w:rPr>
          <w:rFonts w:cs="Arial"/>
          <w:b/>
          <w:bCs/>
        </w:rPr>
        <w:t>Resources</w:t>
      </w:r>
    </w:p>
    <w:p w14:paraId="2012A834" w14:textId="316F4D03" w:rsidR="7EF2DE5B" w:rsidRDefault="7EF2DE5B" w:rsidP="7EF2DE5B">
      <w:pPr>
        <w:spacing w:before="0" w:after="0"/>
        <w:rPr>
          <w:rFonts w:cs="Arial"/>
          <w:b/>
          <w:bCs/>
        </w:rPr>
      </w:pPr>
    </w:p>
    <w:p w14:paraId="2CD64052" w14:textId="1A397AAE" w:rsidR="00A51029" w:rsidRDefault="5E526A1B" w:rsidP="7EF2DE5B">
      <w:pPr>
        <w:pStyle w:val="NCFE-Bullet-Table"/>
        <w:spacing w:before="0" w:after="0"/>
        <w:ind w:left="397"/>
      </w:pPr>
      <w:r>
        <w:t>computer with internet access</w:t>
      </w:r>
    </w:p>
    <w:p w14:paraId="6178FCDE" w14:textId="44E27479" w:rsidR="5E526A1B" w:rsidRDefault="5E526A1B" w:rsidP="7EF2DE5B">
      <w:pPr>
        <w:pStyle w:val="NCFE-Bullet-Table"/>
        <w:spacing w:before="0" w:after="0"/>
        <w:ind w:left="397"/>
      </w:pPr>
      <w:r>
        <w:t xml:space="preserve">infographic creation software such as Canva, </w:t>
      </w:r>
      <w:proofErr w:type="spellStart"/>
      <w:r>
        <w:t>Visme</w:t>
      </w:r>
      <w:proofErr w:type="spellEnd"/>
      <w:r>
        <w:t xml:space="preserve"> or Adobe Spark</w:t>
      </w:r>
    </w:p>
    <w:p w14:paraId="26510346" w14:textId="6030E601" w:rsidR="5E526A1B" w:rsidRDefault="5E526A1B" w:rsidP="7EF2DE5B">
      <w:pPr>
        <w:pStyle w:val="NCFE-Bullet-Table"/>
        <w:spacing w:before="0" w:after="0"/>
        <w:ind w:left="397"/>
      </w:pPr>
      <w:r>
        <w:t>audio recording equipment for the professional discussion</w:t>
      </w:r>
    </w:p>
    <w:p w14:paraId="182540B2" w14:textId="6791ECB6" w:rsidR="7EF2DE5B" w:rsidRDefault="7EF2DE5B" w:rsidP="7EF2DE5B">
      <w:pPr>
        <w:spacing w:before="0" w:after="0"/>
        <w:rPr>
          <w:rFonts w:cs="Arial"/>
        </w:rPr>
      </w:pPr>
    </w:p>
    <w:p w14:paraId="65334790" w14:textId="47287416" w:rsidR="7EF2DE5B" w:rsidRDefault="7EF2DE5B" w:rsidP="7EF2DE5B">
      <w:pPr>
        <w:spacing w:before="0" w:after="0"/>
      </w:pPr>
    </w:p>
    <w:p w14:paraId="1950B775" w14:textId="1739D783" w:rsidR="15FDFBC3" w:rsidRDefault="15FDFBC3" w:rsidP="0093156A">
      <w:pPr>
        <w:spacing w:before="0" w:after="0"/>
      </w:pPr>
    </w:p>
    <w:p w14:paraId="19500C96" w14:textId="06085F27" w:rsidR="004F3648" w:rsidRDefault="000901C2" w:rsidP="0093156A">
      <w:pPr>
        <w:pStyle w:val="Heading1"/>
        <w:spacing w:before="0" w:after="0"/>
        <w:rPr>
          <w:rFonts w:cs="Arial"/>
        </w:rPr>
      </w:pPr>
      <w:r>
        <w:rPr>
          <w:rFonts w:cs="Arial"/>
        </w:rPr>
        <w:lastRenderedPageBreak/>
        <w:t>Part B</w:t>
      </w:r>
    </w:p>
    <w:p w14:paraId="0A3701C2" w14:textId="77777777" w:rsidR="000901C2" w:rsidRPr="000901C2" w:rsidRDefault="000901C2" w:rsidP="0093156A">
      <w:pPr>
        <w:spacing w:before="0" w:after="0"/>
      </w:pPr>
    </w:p>
    <w:p w14:paraId="167EB51A" w14:textId="77777777" w:rsidR="3D223759" w:rsidRDefault="3D223759" w:rsidP="0093156A">
      <w:pPr>
        <w:spacing w:before="0" w:after="0"/>
        <w:rPr>
          <w:rFonts w:cs="Arial"/>
        </w:rPr>
      </w:pPr>
      <w:r w:rsidRPr="15FDFBC3">
        <w:rPr>
          <w:rFonts w:cs="Arial"/>
        </w:rPr>
        <w:t>The company need to recruit a new data technician who will be responsible for the preparation and presentation of data and to support the distribution and dissemination of data.</w:t>
      </w:r>
    </w:p>
    <w:p w14:paraId="1B65E612" w14:textId="77777777" w:rsidR="15FDFBC3" w:rsidRDefault="15FDFBC3" w:rsidP="0093156A">
      <w:pPr>
        <w:spacing w:before="0" w:after="0"/>
        <w:rPr>
          <w:rFonts w:cs="Arial"/>
        </w:rPr>
      </w:pPr>
    </w:p>
    <w:p w14:paraId="381BBBE9" w14:textId="77777777" w:rsidR="3D223759" w:rsidRDefault="3D223759" w:rsidP="0093156A">
      <w:pPr>
        <w:spacing w:before="0" w:after="0"/>
        <w:rPr>
          <w:rFonts w:cs="Arial"/>
        </w:rPr>
      </w:pPr>
      <w:r w:rsidRPr="15FDFBC3">
        <w:rPr>
          <w:rFonts w:cs="Arial"/>
        </w:rPr>
        <w:t>The new role will involve creating a data dashboard to present live, up-to-date information about sales and trends. It will be used to inform business decision making, for example about products that are selling well, customer reviews and feedback. The new role will also involve using data from social media feeds.</w:t>
      </w:r>
    </w:p>
    <w:p w14:paraId="26DC6F6E" w14:textId="77777777" w:rsidR="15FDFBC3" w:rsidRDefault="15FDFBC3" w:rsidP="0093156A">
      <w:pPr>
        <w:spacing w:before="0" w:after="0"/>
        <w:rPr>
          <w:rFonts w:cs="Arial"/>
        </w:rPr>
      </w:pPr>
    </w:p>
    <w:p w14:paraId="2435CBC9" w14:textId="77777777" w:rsidR="3D223759" w:rsidRDefault="3D223759" w:rsidP="0093156A">
      <w:pPr>
        <w:spacing w:before="0" w:after="0"/>
        <w:rPr>
          <w:rFonts w:cs="Arial"/>
        </w:rPr>
      </w:pPr>
      <w:r w:rsidRPr="15FDFBC3">
        <w:rPr>
          <w:rFonts w:cs="Arial"/>
        </w:rPr>
        <w:t>Using the template provided, you are to produce an online job advertisement for the new role. You should consider:</w:t>
      </w:r>
    </w:p>
    <w:p w14:paraId="3B277371" w14:textId="77777777" w:rsidR="15FDFBC3" w:rsidRDefault="15FDFBC3" w:rsidP="0093156A">
      <w:pPr>
        <w:spacing w:before="0" w:after="0"/>
        <w:rPr>
          <w:rFonts w:cs="Arial"/>
        </w:rPr>
      </w:pPr>
    </w:p>
    <w:p w14:paraId="0533B102" w14:textId="77777777" w:rsidR="3D223759" w:rsidRDefault="3D223759" w:rsidP="0093156A">
      <w:pPr>
        <w:pStyle w:val="NCFE-Bullet-Table"/>
        <w:spacing w:before="0" w:after="0"/>
        <w:ind w:left="397"/>
      </w:pPr>
      <w:r>
        <w:t>the technical skills required</w:t>
      </w:r>
    </w:p>
    <w:p w14:paraId="61AE10C1" w14:textId="77777777" w:rsidR="3D223759" w:rsidRDefault="3D223759" w:rsidP="0093156A">
      <w:pPr>
        <w:pStyle w:val="NCFE-Bullet-Table"/>
        <w:spacing w:before="0" w:after="0"/>
        <w:ind w:left="397"/>
      </w:pPr>
      <w:r>
        <w:t>the non-technical skills required</w:t>
      </w:r>
    </w:p>
    <w:p w14:paraId="14D58812" w14:textId="77777777" w:rsidR="3D223759" w:rsidRDefault="3D223759" w:rsidP="0093156A">
      <w:pPr>
        <w:pStyle w:val="NCFE-Bullet-Table"/>
        <w:spacing w:before="0" w:after="0"/>
        <w:ind w:left="397"/>
      </w:pPr>
      <w:r>
        <w:t>the duties that will need to be carried out</w:t>
      </w:r>
    </w:p>
    <w:p w14:paraId="76F8D4F2" w14:textId="30035F56" w:rsidR="3D223759" w:rsidRDefault="3D223759" w:rsidP="0093156A">
      <w:pPr>
        <w:pStyle w:val="NCFE-Bullet-Table"/>
        <w:spacing w:before="0" w:after="0"/>
        <w:ind w:left="397"/>
      </w:pPr>
      <w:r>
        <w:t>the ongoing training requirements within the role</w:t>
      </w:r>
    </w:p>
    <w:p w14:paraId="6456C935" w14:textId="0C38A173" w:rsidR="15FDFBC3" w:rsidRDefault="15FDFBC3" w:rsidP="0093156A">
      <w:pPr>
        <w:pStyle w:val="NCFE-Bullet-Table"/>
        <w:numPr>
          <w:ilvl w:val="0"/>
          <w:numId w:val="0"/>
        </w:numPr>
        <w:spacing w:before="0" w:after="0"/>
      </w:pPr>
    </w:p>
    <w:p w14:paraId="7BBCFA6C" w14:textId="5348E159" w:rsidR="3D223759" w:rsidRDefault="3D223759" w:rsidP="0093156A">
      <w:pPr>
        <w:spacing w:before="0" w:after="0"/>
        <w:rPr>
          <w:rFonts w:cs="Arial"/>
        </w:rPr>
      </w:pPr>
      <w:r w:rsidRPr="15FDFBC3">
        <w:rPr>
          <w:rFonts w:cs="Arial"/>
          <w:b/>
          <w:bCs/>
        </w:rPr>
        <w:t>Evidence</w:t>
      </w:r>
    </w:p>
    <w:p w14:paraId="7476A4E7" w14:textId="4B19B95A" w:rsidR="15FDFBC3" w:rsidRDefault="15FDFBC3" w:rsidP="0093156A">
      <w:pPr>
        <w:spacing w:before="0" w:after="0"/>
        <w:rPr>
          <w:rFonts w:cs="Arial"/>
          <w:b/>
          <w:bCs/>
        </w:rPr>
      </w:pPr>
    </w:p>
    <w:p w14:paraId="6722876E" w14:textId="4D09E01A" w:rsidR="3D223759" w:rsidRDefault="3D223759" w:rsidP="0093156A">
      <w:pPr>
        <w:spacing w:before="0" w:after="0"/>
        <w:rPr>
          <w:rFonts w:cs="Arial"/>
        </w:rPr>
      </w:pPr>
      <w:r w:rsidRPr="15FDFBC3">
        <w:rPr>
          <w:rFonts w:cs="Arial"/>
        </w:rPr>
        <w:t>Completed online job advertisement template saved in PDF format.</w:t>
      </w:r>
    </w:p>
    <w:p w14:paraId="4A3851FF" w14:textId="1062120F" w:rsidR="15FDFBC3" w:rsidRDefault="15FDFBC3" w:rsidP="0093156A">
      <w:pPr>
        <w:pStyle w:val="NCFE-Bullet-Table"/>
        <w:numPr>
          <w:ilvl w:val="0"/>
          <w:numId w:val="0"/>
        </w:numPr>
        <w:spacing w:before="0" w:after="0"/>
      </w:pPr>
    </w:p>
    <w:p w14:paraId="4A8FBC59" w14:textId="2DF9E5AE" w:rsidR="0E5A4FBB" w:rsidRDefault="0E5A4FBB" w:rsidP="48891CC5">
      <w:pPr>
        <w:spacing w:before="0" w:after="0"/>
        <w:rPr>
          <w:rFonts w:cs="Arial"/>
        </w:rPr>
      </w:pPr>
      <w:r w:rsidRPr="48891CC5">
        <w:rPr>
          <w:rFonts w:cs="Arial"/>
          <w:b/>
          <w:bCs/>
        </w:rPr>
        <w:t>Conditions</w:t>
      </w:r>
    </w:p>
    <w:p w14:paraId="57B9FC85" w14:textId="516ED14B" w:rsidR="48891CC5" w:rsidRDefault="48891CC5" w:rsidP="48891CC5">
      <w:pPr>
        <w:spacing w:before="0" w:after="0"/>
        <w:rPr>
          <w:rFonts w:cs="Arial"/>
          <w:b/>
          <w:bCs/>
        </w:rPr>
      </w:pPr>
    </w:p>
    <w:p w14:paraId="614A4E64" w14:textId="3D11F02F" w:rsidR="0E5A4FBB" w:rsidRDefault="0E5A4FBB" w:rsidP="48891CC5">
      <w:pPr>
        <w:spacing w:before="0" w:after="0"/>
        <w:rPr>
          <w:rFonts w:cs="Arial"/>
        </w:rPr>
      </w:pPr>
      <w:r w:rsidRPr="48891CC5">
        <w:rPr>
          <w:rFonts w:cs="Arial"/>
        </w:rPr>
        <w:t>Duration: 1 hour</w:t>
      </w:r>
    </w:p>
    <w:p w14:paraId="3B995226" w14:textId="45B6154F" w:rsidR="48891CC5" w:rsidRDefault="48891CC5" w:rsidP="48891CC5">
      <w:pPr>
        <w:pStyle w:val="NCFE-Bullet-Table"/>
        <w:numPr>
          <w:ilvl w:val="0"/>
          <w:numId w:val="0"/>
        </w:numPr>
        <w:spacing w:before="0" w:after="0"/>
        <w:ind w:left="37"/>
      </w:pPr>
    </w:p>
    <w:p w14:paraId="40C41670" w14:textId="66ED0F96" w:rsidR="0E5A4FBB" w:rsidRDefault="0E5A4FBB" w:rsidP="48891CC5">
      <w:pPr>
        <w:pStyle w:val="NCFE-Bullet-Table"/>
        <w:numPr>
          <w:ilvl w:val="0"/>
          <w:numId w:val="0"/>
        </w:numPr>
        <w:spacing w:before="0" w:after="0"/>
        <w:rPr>
          <w:b/>
          <w:bCs/>
        </w:rPr>
      </w:pPr>
      <w:r w:rsidRPr="48891CC5">
        <w:rPr>
          <w:b/>
          <w:bCs/>
        </w:rPr>
        <w:t>Resources</w:t>
      </w:r>
    </w:p>
    <w:p w14:paraId="62533B8B" w14:textId="77777777" w:rsidR="00FB4C33" w:rsidRDefault="00FB4C33" w:rsidP="0093156A">
      <w:pPr>
        <w:pStyle w:val="NCFE-Bullet-Table"/>
        <w:numPr>
          <w:ilvl w:val="0"/>
          <w:numId w:val="0"/>
        </w:numPr>
        <w:spacing w:before="0" w:after="0"/>
      </w:pPr>
    </w:p>
    <w:p w14:paraId="70D8D6FD" w14:textId="4D7060D2" w:rsidR="15FDFBC3" w:rsidRDefault="00FB4C33" w:rsidP="00FB4C33">
      <w:pPr>
        <w:pStyle w:val="NCFE-Bullet-Table"/>
        <w:spacing w:before="0" w:after="0"/>
        <w:ind w:left="397"/>
      </w:pPr>
      <w:r>
        <w:t>c</w:t>
      </w:r>
      <w:r w:rsidR="3D223759" w:rsidRPr="15FDFBC3">
        <w:t>omputer with word processing software</w:t>
      </w:r>
    </w:p>
    <w:p w14:paraId="1B48835C" w14:textId="73F58C3A" w:rsidR="3D223759" w:rsidRDefault="00FB4C33" w:rsidP="00FB4C33">
      <w:pPr>
        <w:pStyle w:val="NCFE-Bullet-Table"/>
        <w:spacing w:before="0" w:after="0"/>
        <w:ind w:left="397"/>
      </w:pPr>
      <w:r>
        <w:t>o</w:t>
      </w:r>
      <w:r w:rsidR="3D223759" w:rsidRPr="15FDFBC3">
        <w:t>nline job advertisement template (see next page)</w:t>
      </w:r>
    </w:p>
    <w:p w14:paraId="482082C6" w14:textId="64200FF1" w:rsidR="15FDFBC3" w:rsidRDefault="15FDFBC3" w:rsidP="0093156A">
      <w:pPr>
        <w:pStyle w:val="NCFE-Bullet-Table"/>
        <w:numPr>
          <w:ilvl w:val="0"/>
          <w:numId w:val="0"/>
        </w:numPr>
        <w:spacing w:before="0" w:after="0"/>
      </w:pPr>
    </w:p>
    <w:p w14:paraId="69773BA0" w14:textId="52BF938F" w:rsidR="48891CC5" w:rsidRDefault="48891CC5" w:rsidP="7EF2DE5B">
      <w:pPr>
        <w:pStyle w:val="NCFE-Bullet-Table"/>
        <w:numPr>
          <w:ilvl w:val="0"/>
          <w:numId w:val="0"/>
        </w:numPr>
        <w:spacing w:before="0" w:after="0"/>
        <w:ind w:left="37"/>
      </w:pPr>
    </w:p>
    <w:p w14:paraId="37748048" w14:textId="37A81289" w:rsidR="15FDFBC3" w:rsidRDefault="15FDFBC3" w:rsidP="0093156A">
      <w:pPr>
        <w:spacing w:before="0" w:after="0"/>
        <w:rPr>
          <w:rFonts w:cs="Arial"/>
          <w:b/>
          <w:bCs/>
        </w:rPr>
      </w:pPr>
    </w:p>
    <w:p w14:paraId="63E15CFD" w14:textId="77777777" w:rsidR="004F3648" w:rsidRPr="00C7347F" w:rsidRDefault="004F3648" w:rsidP="0093156A">
      <w:pPr>
        <w:spacing w:before="0" w:after="0"/>
        <w:rPr>
          <w:rFonts w:cs="Arial"/>
        </w:rPr>
      </w:pPr>
    </w:p>
    <w:p w14:paraId="57B93A17" w14:textId="3DEA1F73" w:rsidR="004F3648" w:rsidRPr="00C7347F" w:rsidRDefault="004F3648" w:rsidP="00E060AA">
      <w:pPr>
        <w:pStyle w:val="Heading1"/>
        <w:spacing w:before="0" w:after="0"/>
        <w:rPr>
          <w:rFonts w:cs="Arial"/>
        </w:rPr>
      </w:pPr>
      <w:r w:rsidRPr="00C7347F">
        <w:rPr>
          <w:rFonts w:cs="Arial"/>
        </w:rPr>
        <w:lastRenderedPageBreak/>
        <w:t xml:space="preserve">Online </w:t>
      </w:r>
      <w:r w:rsidR="00F15C8A" w:rsidRPr="00C7347F">
        <w:rPr>
          <w:rFonts w:cs="Arial"/>
        </w:rPr>
        <w:t>job advertisement template</w:t>
      </w:r>
      <w:r w:rsidR="00E060AA">
        <w:rPr>
          <w:rFonts w:cs="Arial"/>
        </w:rPr>
        <w:br/>
      </w:r>
    </w:p>
    <w:p w14:paraId="77F65892" w14:textId="2FB8352F" w:rsidR="004F3648" w:rsidRDefault="004F3648" w:rsidP="00E060AA">
      <w:pPr>
        <w:spacing w:before="0" w:after="0"/>
        <w:rPr>
          <w:rFonts w:cs="Arial"/>
        </w:rPr>
      </w:pPr>
      <w:r w:rsidRPr="00C7347F">
        <w:rPr>
          <w:rFonts w:cs="Arial"/>
        </w:rPr>
        <w:t>Please use this template to list the key requirements for the advertised role.</w:t>
      </w:r>
    </w:p>
    <w:p w14:paraId="48DD24DD" w14:textId="77777777" w:rsidR="008C0DA6" w:rsidRPr="00C7347F" w:rsidRDefault="008C0DA6" w:rsidP="00E060AA">
      <w:pPr>
        <w:spacing w:before="0" w:after="0"/>
        <w:rPr>
          <w:rFonts w:cs="Arial"/>
        </w:rPr>
      </w:pPr>
    </w:p>
    <w:tbl>
      <w:tblPr>
        <w:tblStyle w:val="NCFE-table-0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232"/>
        <w:gridCol w:w="8142"/>
      </w:tblGrid>
      <w:tr w:rsidR="004F3648" w:rsidRPr="00C7347F" w14:paraId="2B71833E" w14:textId="77777777" w:rsidTr="006D58B8">
        <w:trPr>
          <w:cnfStyle w:val="100000000000" w:firstRow="1" w:lastRow="0" w:firstColumn="0" w:lastColumn="0" w:oddVBand="0" w:evenVBand="0" w:oddHBand="0"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2235" w:type="dxa"/>
            <w:shd w:val="clear" w:color="auto" w:fill="D9D9D9" w:themeFill="background1" w:themeFillShade="D9"/>
          </w:tcPr>
          <w:p w14:paraId="40B0DF89" w14:textId="77777777" w:rsidR="004F3648" w:rsidRPr="00F56545" w:rsidRDefault="004F3648" w:rsidP="00E060AA">
            <w:pPr>
              <w:spacing w:before="0" w:after="0"/>
              <w:rPr>
                <w:rFonts w:cs="Arial"/>
                <w:b w:val="0"/>
                <w:bCs/>
              </w:rPr>
            </w:pPr>
            <w:r w:rsidRPr="00F56545">
              <w:rPr>
                <w:rFonts w:cs="Arial"/>
                <w:b w:val="0"/>
                <w:bCs/>
              </w:rPr>
              <w:t>Job title:</w:t>
            </w:r>
          </w:p>
        </w:tc>
        <w:tc>
          <w:tcPr>
            <w:tcW w:w="8185" w:type="dxa"/>
          </w:tcPr>
          <w:p w14:paraId="5C7C6668" w14:textId="77777777" w:rsidR="004F3648" w:rsidRPr="00C7347F" w:rsidRDefault="004F3648" w:rsidP="00E060AA">
            <w:pPr>
              <w:spacing w:before="0" w:after="0"/>
              <w:cnfStyle w:val="100000000000" w:firstRow="1" w:lastRow="0" w:firstColumn="0" w:lastColumn="0" w:oddVBand="0" w:evenVBand="0" w:oddHBand="0" w:evenHBand="0" w:firstRowFirstColumn="0" w:firstRowLastColumn="0" w:lastRowFirstColumn="0" w:lastRowLastColumn="0"/>
              <w:rPr>
                <w:rFonts w:cs="Arial"/>
              </w:rPr>
            </w:pPr>
          </w:p>
        </w:tc>
      </w:tr>
      <w:tr w:rsidR="004F3648" w:rsidRPr="00C7347F" w14:paraId="4EF166EA" w14:textId="77777777" w:rsidTr="006D58B8">
        <w:tc>
          <w:tcPr>
            <w:cnfStyle w:val="001000000000" w:firstRow="0" w:lastRow="0" w:firstColumn="1" w:lastColumn="0" w:oddVBand="0" w:evenVBand="0" w:oddHBand="0" w:evenHBand="0" w:firstRowFirstColumn="0" w:firstRowLastColumn="0" w:lastRowFirstColumn="0" w:lastRowLastColumn="0"/>
            <w:tcW w:w="2235" w:type="dxa"/>
            <w:shd w:val="clear" w:color="auto" w:fill="D9D9D9" w:themeFill="background1" w:themeFillShade="D9"/>
          </w:tcPr>
          <w:p w14:paraId="3CC4A4BC" w14:textId="77777777" w:rsidR="004F3648" w:rsidRPr="00F56545" w:rsidRDefault="004F3648" w:rsidP="00E060AA">
            <w:pPr>
              <w:spacing w:before="0" w:after="0"/>
              <w:rPr>
                <w:rFonts w:cs="Arial"/>
                <w:b w:val="0"/>
                <w:bCs/>
              </w:rPr>
            </w:pPr>
            <w:r w:rsidRPr="00F56545">
              <w:rPr>
                <w:rFonts w:cs="Arial"/>
                <w:b w:val="0"/>
                <w:bCs/>
              </w:rPr>
              <w:t>Key duties:</w:t>
            </w:r>
            <w:r w:rsidRPr="00F56545">
              <w:rPr>
                <w:rFonts w:cs="Arial"/>
                <w:b w:val="0"/>
                <w:bCs/>
              </w:rPr>
              <w:br/>
              <w:t>List the key duties to be undertaken by the successful candidate.</w:t>
            </w:r>
          </w:p>
        </w:tc>
        <w:tc>
          <w:tcPr>
            <w:tcW w:w="8185" w:type="dxa"/>
          </w:tcPr>
          <w:p w14:paraId="5EF09783" w14:textId="77777777" w:rsidR="004F3648" w:rsidRPr="00C7347F" w:rsidRDefault="004F3648" w:rsidP="00E060AA">
            <w:pPr>
              <w:spacing w:before="0" w:after="0"/>
              <w:cnfStyle w:val="000000000000" w:firstRow="0" w:lastRow="0" w:firstColumn="0" w:lastColumn="0" w:oddVBand="0" w:evenVBand="0" w:oddHBand="0" w:evenHBand="0" w:firstRowFirstColumn="0" w:firstRowLastColumn="0" w:lastRowFirstColumn="0" w:lastRowLastColumn="0"/>
              <w:rPr>
                <w:rFonts w:cs="Arial"/>
              </w:rPr>
            </w:pPr>
          </w:p>
        </w:tc>
      </w:tr>
      <w:tr w:rsidR="004F3648" w:rsidRPr="00C7347F" w14:paraId="26A8C85C" w14:textId="77777777" w:rsidTr="006D58B8">
        <w:tc>
          <w:tcPr>
            <w:cnfStyle w:val="001000000000" w:firstRow="0" w:lastRow="0" w:firstColumn="1" w:lastColumn="0" w:oddVBand="0" w:evenVBand="0" w:oddHBand="0" w:evenHBand="0" w:firstRowFirstColumn="0" w:firstRowLastColumn="0" w:lastRowFirstColumn="0" w:lastRowLastColumn="0"/>
            <w:tcW w:w="2235" w:type="dxa"/>
            <w:shd w:val="clear" w:color="auto" w:fill="D9D9D9" w:themeFill="background1" w:themeFillShade="D9"/>
          </w:tcPr>
          <w:p w14:paraId="1E05EF2F" w14:textId="77777777" w:rsidR="004F3648" w:rsidRPr="00F56545" w:rsidRDefault="004F3648" w:rsidP="00E060AA">
            <w:pPr>
              <w:spacing w:before="0" w:after="0"/>
              <w:rPr>
                <w:rFonts w:cs="Arial"/>
                <w:b w:val="0"/>
                <w:bCs/>
              </w:rPr>
            </w:pPr>
            <w:r w:rsidRPr="00F56545">
              <w:rPr>
                <w:rFonts w:cs="Arial"/>
                <w:b w:val="0"/>
                <w:bCs/>
              </w:rPr>
              <w:t>Technical skills:</w:t>
            </w:r>
            <w:r w:rsidRPr="00F56545">
              <w:rPr>
                <w:rFonts w:cs="Arial"/>
                <w:b w:val="0"/>
                <w:bCs/>
              </w:rPr>
              <w:br/>
              <w:t>List the technical skills applicants should possess in order to be successful in the role.</w:t>
            </w:r>
          </w:p>
        </w:tc>
        <w:tc>
          <w:tcPr>
            <w:tcW w:w="8185" w:type="dxa"/>
          </w:tcPr>
          <w:p w14:paraId="64B59F2F" w14:textId="77777777" w:rsidR="004F3648" w:rsidRPr="00C7347F" w:rsidRDefault="004F3648" w:rsidP="00E060AA">
            <w:pPr>
              <w:spacing w:before="0" w:after="0"/>
              <w:cnfStyle w:val="000000000000" w:firstRow="0" w:lastRow="0" w:firstColumn="0" w:lastColumn="0" w:oddVBand="0" w:evenVBand="0" w:oddHBand="0" w:evenHBand="0" w:firstRowFirstColumn="0" w:firstRowLastColumn="0" w:lastRowFirstColumn="0" w:lastRowLastColumn="0"/>
              <w:rPr>
                <w:rFonts w:cs="Arial"/>
              </w:rPr>
            </w:pPr>
          </w:p>
        </w:tc>
      </w:tr>
      <w:tr w:rsidR="004F3648" w:rsidRPr="00C7347F" w14:paraId="4C98FAF8" w14:textId="77777777" w:rsidTr="006D58B8">
        <w:tc>
          <w:tcPr>
            <w:cnfStyle w:val="001000000000" w:firstRow="0" w:lastRow="0" w:firstColumn="1" w:lastColumn="0" w:oddVBand="0" w:evenVBand="0" w:oddHBand="0" w:evenHBand="0" w:firstRowFirstColumn="0" w:firstRowLastColumn="0" w:lastRowFirstColumn="0" w:lastRowLastColumn="0"/>
            <w:tcW w:w="2235" w:type="dxa"/>
            <w:shd w:val="clear" w:color="auto" w:fill="D9D9D9" w:themeFill="background1" w:themeFillShade="D9"/>
          </w:tcPr>
          <w:p w14:paraId="341B35AF" w14:textId="77777777" w:rsidR="004F3648" w:rsidRPr="00F56545" w:rsidRDefault="004F3648" w:rsidP="00E060AA">
            <w:pPr>
              <w:spacing w:before="0" w:after="0"/>
              <w:rPr>
                <w:rFonts w:cs="Arial"/>
                <w:b w:val="0"/>
                <w:bCs/>
              </w:rPr>
            </w:pPr>
            <w:r w:rsidRPr="00F56545">
              <w:rPr>
                <w:rFonts w:cs="Arial"/>
                <w:b w:val="0"/>
                <w:bCs/>
              </w:rPr>
              <w:t>Non-technical skills:</w:t>
            </w:r>
            <w:r w:rsidRPr="00F56545">
              <w:rPr>
                <w:rFonts w:cs="Arial"/>
                <w:b w:val="0"/>
                <w:bCs/>
              </w:rPr>
              <w:br/>
              <w:t>List the non-technical skills applicants should possess in order to be successful in the role.</w:t>
            </w:r>
          </w:p>
        </w:tc>
        <w:tc>
          <w:tcPr>
            <w:tcW w:w="8185" w:type="dxa"/>
          </w:tcPr>
          <w:p w14:paraId="12E74043" w14:textId="77777777" w:rsidR="004F3648" w:rsidRPr="00C7347F" w:rsidRDefault="004F3648" w:rsidP="00E060AA">
            <w:pPr>
              <w:spacing w:before="0" w:after="0"/>
              <w:cnfStyle w:val="000000000000" w:firstRow="0" w:lastRow="0" w:firstColumn="0" w:lastColumn="0" w:oddVBand="0" w:evenVBand="0" w:oddHBand="0" w:evenHBand="0" w:firstRowFirstColumn="0" w:firstRowLastColumn="0" w:lastRowFirstColumn="0" w:lastRowLastColumn="0"/>
              <w:rPr>
                <w:rFonts w:cs="Arial"/>
              </w:rPr>
            </w:pPr>
          </w:p>
        </w:tc>
      </w:tr>
      <w:tr w:rsidR="004F3648" w:rsidRPr="00C7347F" w14:paraId="5D6490FA" w14:textId="77777777" w:rsidTr="006D58B8">
        <w:tc>
          <w:tcPr>
            <w:cnfStyle w:val="001000000000" w:firstRow="0" w:lastRow="0" w:firstColumn="1" w:lastColumn="0" w:oddVBand="0" w:evenVBand="0" w:oddHBand="0" w:evenHBand="0" w:firstRowFirstColumn="0" w:firstRowLastColumn="0" w:lastRowFirstColumn="0" w:lastRowLastColumn="0"/>
            <w:tcW w:w="2235" w:type="dxa"/>
            <w:shd w:val="clear" w:color="auto" w:fill="D9D9D9" w:themeFill="background1" w:themeFillShade="D9"/>
          </w:tcPr>
          <w:p w14:paraId="23E0D184" w14:textId="77777777" w:rsidR="004F3648" w:rsidRPr="00F56545" w:rsidRDefault="004F3648" w:rsidP="00E060AA">
            <w:pPr>
              <w:spacing w:before="0" w:after="0"/>
              <w:rPr>
                <w:rFonts w:cs="Arial"/>
                <w:b w:val="0"/>
                <w:bCs/>
              </w:rPr>
            </w:pPr>
            <w:r w:rsidRPr="00F56545">
              <w:rPr>
                <w:rFonts w:cs="Arial"/>
                <w:b w:val="0"/>
                <w:bCs/>
              </w:rPr>
              <w:t>Ongoing training:</w:t>
            </w:r>
            <w:r w:rsidRPr="00F56545">
              <w:rPr>
                <w:rFonts w:cs="Arial"/>
                <w:b w:val="0"/>
                <w:bCs/>
              </w:rPr>
              <w:br/>
              <w:t>The successful applicant should be working towards achieving the following accreditations, training or qualifications upon appointment.</w:t>
            </w:r>
          </w:p>
        </w:tc>
        <w:tc>
          <w:tcPr>
            <w:tcW w:w="8185" w:type="dxa"/>
          </w:tcPr>
          <w:p w14:paraId="02D26B21" w14:textId="77777777" w:rsidR="004F3648" w:rsidRPr="00C7347F" w:rsidRDefault="004F3648" w:rsidP="00E060AA">
            <w:pPr>
              <w:spacing w:before="0" w:after="0"/>
              <w:cnfStyle w:val="000000000000" w:firstRow="0" w:lastRow="0" w:firstColumn="0" w:lastColumn="0" w:oddVBand="0" w:evenVBand="0" w:oddHBand="0" w:evenHBand="0" w:firstRowFirstColumn="0" w:firstRowLastColumn="0" w:lastRowFirstColumn="0" w:lastRowLastColumn="0"/>
              <w:rPr>
                <w:rFonts w:cs="Arial"/>
              </w:rPr>
            </w:pPr>
          </w:p>
        </w:tc>
      </w:tr>
    </w:tbl>
    <w:p w14:paraId="761AA54E" w14:textId="77777777" w:rsidR="00F91B4F" w:rsidRPr="00601309" w:rsidRDefault="00F91B4F" w:rsidP="00CC4D23">
      <w:pPr>
        <w:sectPr w:rsidR="00F91B4F" w:rsidRPr="00601309" w:rsidSect="009E512B">
          <w:headerReference w:type="default" r:id="rId16"/>
          <w:footerReference w:type="default" r:id="rId17"/>
          <w:pgSz w:w="11906" w:h="16838"/>
          <w:pgMar w:top="2268" w:right="851" w:bottom="1418" w:left="851" w:header="720" w:footer="686" w:gutter="0"/>
          <w:pgNumType w:start="2"/>
          <w:cols w:space="708"/>
          <w:docGrid w:linePitch="360"/>
        </w:sectPr>
      </w:pPr>
    </w:p>
    <w:p w14:paraId="7744940C" w14:textId="77777777" w:rsidR="005E4D4C" w:rsidRPr="00601309" w:rsidRDefault="005E4D4C" w:rsidP="00667020">
      <w:pPr>
        <w:pStyle w:val="Heading1"/>
        <w:spacing w:before="0" w:after="0"/>
      </w:pPr>
      <w:r w:rsidRPr="00601309">
        <w:lastRenderedPageBreak/>
        <w:t>Document information</w:t>
      </w:r>
    </w:p>
    <w:p w14:paraId="56AF8F6F" w14:textId="77777777" w:rsidR="00667020" w:rsidRDefault="00667020" w:rsidP="00667020">
      <w:pPr>
        <w:pStyle w:val="NCFE-document-owner"/>
        <w:rPr>
          <w:rFonts w:cs="Times New Roman"/>
        </w:rPr>
      </w:pPr>
    </w:p>
    <w:p w14:paraId="1CF09429" w14:textId="7E106996" w:rsidR="008B4A42" w:rsidRPr="00601309" w:rsidRDefault="008B4A42" w:rsidP="00667020">
      <w:pPr>
        <w:pStyle w:val="NCFE-document-owner"/>
        <w:rPr>
          <w:rFonts w:cs="Times New Roman"/>
        </w:rPr>
      </w:pPr>
      <w:r w:rsidRPr="00601309">
        <w:rPr>
          <w:rFonts w:cs="Times New Roman"/>
        </w:rPr>
        <w:t>All the material in this publication is © NCFE</w:t>
      </w:r>
    </w:p>
    <w:p w14:paraId="34C3571A" w14:textId="77777777" w:rsidR="00667020" w:rsidRDefault="00667020" w:rsidP="00667020">
      <w:pPr>
        <w:pStyle w:val="NCFE-document-owner"/>
      </w:pPr>
    </w:p>
    <w:p w14:paraId="5470AFDA" w14:textId="281E7D8D" w:rsidR="005E4D4C" w:rsidRPr="00601309" w:rsidRDefault="005C377C" w:rsidP="00667020">
      <w:pPr>
        <w:pStyle w:val="NCFE-document-owner"/>
      </w:pPr>
      <w:r w:rsidRPr="00601309">
        <w:t xml:space="preserve">Owner: </w:t>
      </w:r>
      <w:fldSimple w:instr="DOCPROPERTY  &quot;NCFE Document Owner&quot;  \* MERGEFORMAT">
        <w:r w:rsidR="004F3648">
          <w:t>Head of Assessment Design</w:t>
        </w:r>
      </w:fldSimple>
    </w:p>
    <w:sectPr w:rsidR="005E4D4C" w:rsidRPr="00601309" w:rsidSect="009E512B">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ACC4" w14:textId="77777777" w:rsidR="00B471C2" w:rsidRDefault="00B471C2" w:rsidP="003020C6">
      <w:r>
        <w:separator/>
      </w:r>
    </w:p>
  </w:endnote>
  <w:endnote w:type="continuationSeparator" w:id="0">
    <w:p w14:paraId="790A73A3" w14:textId="77777777" w:rsidR="00B471C2" w:rsidRDefault="00B471C2" w:rsidP="003020C6">
      <w:r>
        <w:continuationSeparator/>
      </w:r>
    </w:p>
  </w:endnote>
  <w:endnote w:type="continuationNotice" w:id="1">
    <w:p w14:paraId="12D6806E" w14:textId="77777777" w:rsidR="00B471C2" w:rsidRDefault="00B471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0F5F" w14:textId="67C4E5D5"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6A2D3F">
      <w:fldChar w:fldCharType="begin"/>
    </w:r>
    <w:r w:rsidR="00ED477E">
      <w:instrText xml:space="preserve"> STYLEREF  NCFE-document-version-number  \* MERGEFORMAT </w:instrText>
    </w:r>
    <w:r w:rsidR="006A2D3F">
      <w:fldChar w:fldCharType="separate"/>
    </w:r>
    <w:r w:rsidR="00C2242F">
      <w:rPr>
        <w:b/>
        <w:bCs/>
        <w:noProof/>
        <w:lang w:val="en-US"/>
      </w:rPr>
      <w:t>Error! No text of specified style in document.</w:t>
    </w:r>
    <w:r w:rsidR="006A2D3F">
      <w:fldChar w:fldCharType="end"/>
    </w:r>
    <w:r w:rsidR="003932BC" w:rsidRPr="00F82BE8">
      <w:rPr>
        <w:rFonts w:cs="Arial"/>
        <w:szCs w:val="16"/>
      </w:rPr>
      <w:t xml:space="preserve">  </w:t>
    </w:r>
    <w:r w:rsidR="006A2D3F">
      <w:fldChar w:fldCharType="begin"/>
    </w:r>
    <w:r w:rsidR="00ED477E">
      <w:instrText xml:space="preserve"> STYLEREF  NCFE-document-version-number-date  \* MERGEFORMAT </w:instrText>
    </w:r>
    <w:r w:rsidR="006A2D3F">
      <w:fldChar w:fldCharType="separate"/>
    </w:r>
    <w:r w:rsidR="00C2242F">
      <w:rPr>
        <w:b/>
        <w:bCs/>
        <w:noProof/>
        <w:lang w:val="en-US"/>
      </w:rPr>
      <w:t>Error! No text of specified style in document.</w:t>
    </w:r>
    <w:r w:rsidR="006A2D3F">
      <w:fldChar w:fldCharType="end"/>
    </w:r>
    <w:r w:rsidR="00CC4D23">
      <w:ptab w:relativeTo="margin" w:alignment="right" w:leader="none"/>
    </w:r>
    <w:r w:rsidR="006A2D3F">
      <w:rPr>
        <w:rFonts w:cs="Arial"/>
        <w:szCs w:val="16"/>
      </w:rPr>
      <w:fldChar w:fldCharType="begin"/>
    </w:r>
    <w:r w:rsidR="005E4D4C">
      <w:rPr>
        <w:rFonts w:cs="Arial"/>
        <w:szCs w:val="16"/>
      </w:rPr>
      <w:instrText xml:space="preserve"> PAGE   \* MERGEFORMAT </w:instrText>
    </w:r>
    <w:r w:rsidR="006A2D3F">
      <w:rPr>
        <w:rFonts w:cs="Arial"/>
        <w:szCs w:val="16"/>
      </w:rPr>
      <w:fldChar w:fldCharType="separate"/>
    </w:r>
    <w:r w:rsidR="004F3648" w:rsidRPr="004F3648">
      <w:rPr>
        <w:rFonts w:cs="Arial"/>
        <w:noProof/>
        <w:sz w:val="20"/>
        <w:szCs w:val="16"/>
      </w:rPr>
      <w:t>1</w:t>
    </w:r>
    <w:r w:rsidR="006A2D3F">
      <w:rPr>
        <w:rFonts w:cs="Arial"/>
        <w:szCs w:val="16"/>
      </w:rPr>
      <w:fldChar w:fldCharType="end"/>
    </w:r>
    <w:r w:rsidR="00785629" w:rsidRPr="00785629">
      <w:rPr>
        <w:rFonts w:cs="Arial"/>
        <w:szCs w:val="16"/>
      </w:rPr>
      <w:t xml:space="preserve"> of </w:t>
    </w:r>
    <w:fldSimple w:instr="NUMPAGES   \* MERGEFORMAT">
      <w:r w:rsidR="004F3648" w:rsidRPr="004F3648">
        <w:rPr>
          <w:rFonts w:cs="Arial"/>
          <w:noProof/>
          <w:szCs w:val="16"/>
        </w:rPr>
        <w:t>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29F5" w14:textId="552498B8" w:rsidR="00574DC7" w:rsidRDefault="00574DC7" w:rsidP="00574DC7">
    <w:pPr>
      <w:pStyle w:val="Footer"/>
      <w:spacing w:before="0" w:after="0"/>
      <w:rPr>
        <w:rFonts w:cs="Arial"/>
        <w:sz w:val="18"/>
        <w:szCs w:val="18"/>
      </w:rPr>
    </w:pPr>
    <w:r w:rsidRPr="00574DC7">
      <w:rPr>
        <w:rFonts w:cs="Arial"/>
        <w:b/>
        <w:sz w:val="18"/>
        <w:szCs w:val="18"/>
      </w:rPr>
      <w:t xml:space="preserve">Version 1.0    </w:t>
    </w:r>
    <w:r w:rsidRPr="003F2754">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7803A8CD" w14:textId="77777777" w:rsidR="00574DC7" w:rsidRDefault="00574DC7" w:rsidP="00574DC7">
    <w:pPr>
      <w:pStyle w:val="Footer"/>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172A" w14:textId="28DB52F2" w:rsidR="00CC4D23" w:rsidRPr="001D035E" w:rsidRDefault="001D035E" w:rsidP="00184D5A">
    <w:pPr>
      <w:pStyle w:val="Footer"/>
      <w:spacing w:before="0" w:after="0"/>
    </w:pPr>
    <w:r w:rsidRPr="001D035E">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C955B" w14:textId="77777777" w:rsidR="00B471C2" w:rsidRDefault="00B471C2" w:rsidP="003020C6">
      <w:r>
        <w:separator/>
      </w:r>
    </w:p>
  </w:footnote>
  <w:footnote w:type="continuationSeparator" w:id="0">
    <w:p w14:paraId="406D1D76" w14:textId="77777777" w:rsidR="00B471C2" w:rsidRDefault="00B471C2" w:rsidP="003020C6">
      <w:r>
        <w:continuationSeparator/>
      </w:r>
    </w:p>
  </w:footnote>
  <w:footnote w:type="continuationNotice" w:id="1">
    <w:p w14:paraId="456FD3D2" w14:textId="77777777" w:rsidR="00B471C2" w:rsidRDefault="00B471C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986B" w14:textId="789FAA99" w:rsidR="00785629" w:rsidRPr="008F3C25" w:rsidRDefault="00F91B4F" w:rsidP="00071305">
    <w:pPr>
      <w:pStyle w:val="Header"/>
    </w:pP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242ADC5E" w14:textId="77777777" w:rsidR="0064193A" w:rsidRDefault="00B471C2"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D6B1" w14:textId="5CD63217" w:rsidR="003911DB" w:rsidRDefault="003911DB" w:rsidP="003911DB">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1</w:t>
    </w:r>
    <w:r w:rsidRPr="00347933">
      <w:rPr>
        <w:rFonts w:cs="Arial"/>
        <w:bCs/>
        <w:noProof/>
        <w:color w:val="000000" w:themeColor="text1"/>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06670"/>
    <w:multiLevelType w:val="multilevel"/>
    <w:tmpl w:val="CA129C68"/>
    <w:lvl w:ilvl="0">
      <w:start w:val="1"/>
      <w:numFmt w:val="bullet"/>
      <w:pStyle w:val="NCFE-Bullet-Table"/>
      <w:lvlText w:val=""/>
      <w:lvlJc w:val="left"/>
      <w:pPr>
        <w:tabs>
          <w:tab w:val="num" w:pos="907"/>
        </w:tabs>
        <w:ind w:left="794" w:hanging="397"/>
      </w:pPr>
      <w:rPr>
        <w:rFonts w:ascii="Symbol" w:hAnsi="Symbol" w:hint="default"/>
      </w:rPr>
    </w:lvl>
    <w:lvl w:ilvl="1">
      <w:start w:val="1"/>
      <w:numFmt w:val="bullet"/>
      <w:lvlText w:val="o"/>
      <w:lvlJc w:val="left"/>
      <w:pPr>
        <w:tabs>
          <w:tab w:val="num" w:pos="1474"/>
        </w:tabs>
        <w:ind w:left="1247" w:hanging="283"/>
      </w:pPr>
      <w:rPr>
        <w:rFonts w:ascii="Courier New" w:hAnsi="Courier New" w:cs="Courier New" w:hint="default"/>
      </w:rPr>
    </w:lvl>
    <w:lvl w:ilvl="2">
      <w:start w:val="1"/>
      <w:numFmt w:val="bullet"/>
      <w:lvlText w:val=""/>
      <w:lvlJc w:val="left"/>
      <w:pPr>
        <w:tabs>
          <w:tab w:val="num" w:pos="2041"/>
        </w:tabs>
        <w:ind w:left="1814" w:hanging="283"/>
      </w:pPr>
      <w:rPr>
        <w:rFonts w:ascii="Wingdings" w:hAnsi="Wingdings" w:hint="default"/>
      </w:rPr>
    </w:lvl>
    <w:lvl w:ilvl="3">
      <w:start w:val="1"/>
      <w:numFmt w:val="bullet"/>
      <w:lvlText w:val=""/>
      <w:lvlJc w:val="left"/>
      <w:pPr>
        <w:tabs>
          <w:tab w:val="num" w:pos="2608"/>
        </w:tabs>
        <w:ind w:left="2381" w:hanging="283"/>
      </w:pPr>
      <w:rPr>
        <w:rFonts w:ascii="Symbol" w:hAnsi="Symbol" w:hint="default"/>
      </w:rPr>
    </w:lvl>
    <w:lvl w:ilvl="4">
      <w:start w:val="1"/>
      <w:numFmt w:val="bullet"/>
      <w:lvlText w:val="o"/>
      <w:lvlJc w:val="left"/>
      <w:pPr>
        <w:tabs>
          <w:tab w:val="num" w:pos="3175"/>
        </w:tabs>
        <w:ind w:left="2948" w:hanging="283"/>
      </w:pPr>
      <w:rPr>
        <w:rFonts w:ascii="Courier New" w:hAnsi="Courier New" w:cs="Courier New" w:hint="default"/>
      </w:rPr>
    </w:lvl>
    <w:lvl w:ilvl="5">
      <w:start w:val="1"/>
      <w:numFmt w:val="bullet"/>
      <w:lvlText w:val=""/>
      <w:lvlJc w:val="left"/>
      <w:pPr>
        <w:tabs>
          <w:tab w:val="num" w:pos="3742"/>
        </w:tabs>
        <w:ind w:left="3515" w:hanging="283"/>
      </w:pPr>
      <w:rPr>
        <w:rFonts w:ascii="Wingdings" w:hAnsi="Wingdings" w:hint="default"/>
      </w:rPr>
    </w:lvl>
    <w:lvl w:ilvl="6">
      <w:start w:val="1"/>
      <w:numFmt w:val="bullet"/>
      <w:lvlText w:val=""/>
      <w:lvlJc w:val="left"/>
      <w:pPr>
        <w:tabs>
          <w:tab w:val="num" w:pos="4309"/>
        </w:tabs>
        <w:ind w:left="4082" w:hanging="283"/>
      </w:pPr>
      <w:rPr>
        <w:rFonts w:ascii="Symbol" w:hAnsi="Symbol" w:hint="default"/>
      </w:rPr>
    </w:lvl>
    <w:lvl w:ilvl="7">
      <w:start w:val="1"/>
      <w:numFmt w:val="bullet"/>
      <w:lvlText w:val="o"/>
      <w:lvlJc w:val="left"/>
      <w:pPr>
        <w:tabs>
          <w:tab w:val="num" w:pos="4876"/>
        </w:tabs>
        <w:ind w:left="4649" w:hanging="283"/>
      </w:pPr>
      <w:rPr>
        <w:rFonts w:ascii="Courier New" w:hAnsi="Courier New" w:cs="Courier New" w:hint="default"/>
      </w:rPr>
    </w:lvl>
    <w:lvl w:ilvl="8">
      <w:start w:val="1"/>
      <w:numFmt w:val="bullet"/>
      <w:lvlText w:val=""/>
      <w:lvlJc w:val="left"/>
      <w:pPr>
        <w:tabs>
          <w:tab w:val="num" w:pos="5443"/>
        </w:tabs>
        <w:ind w:left="5216" w:hanging="283"/>
      </w:pPr>
      <w:rPr>
        <w:rFonts w:ascii="Wingdings" w:hAnsi="Wingdings" w:hint="default"/>
      </w:rPr>
    </w:lvl>
  </w:abstractNum>
  <w:abstractNum w:abstractNumId="1"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1"/>
  </w:num>
  <w:num w:numId="2">
    <w:abstractNumId w:val="0"/>
  </w:num>
  <w:num w:numId="3">
    <w:abstractNumId w:val="0"/>
  </w:num>
  <w:num w:numId="4">
    <w:abstractNumId w:val="1"/>
  </w:num>
  <w:num w:numId="5">
    <w:abstractNumId w:val="1"/>
  </w:num>
  <w:num w:numId="6">
    <w:abstractNumId w:val="0"/>
  </w:num>
  <w:num w:numId="7">
    <w:abstractNumId w:val="1"/>
  </w:num>
  <w:num w:numId="8">
    <w:abstractNumId w:val="0"/>
  </w:num>
  <w:num w:numId="9">
    <w:abstractNumId w:val="0"/>
  </w:num>
  <w:num w:numId="10">
    <w:abstractNumId w:val="0"/>
  </w:num>
  <w:num w:numId="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F56545"/>
    <w:rsid w:val="00003FE9"/>
    <w:rsid w:val="00007B16"/>
    <w:rsid w:val="00010018"/>
    <w:rsid w:val="00014570"/>
    <w:rsid w:val="000153B1"/>
    <w:rsid w:val="00016E73"/>
    <w:rsid w:val="00017C01"/>
    <w:rsid w:val="00023377"/>
    <w:rsid w:val="000255DC"/>
    <w:rsid w:val="00033C59"/>
    <w:rsid w:val="00040D7D"/>
    <w:rsid w:val="00043315"/>
    <w:rsid w:val="0004613C"/>
    <w:rsid w:val="00063DEB"/>
    <w:rsid w:val="000644F1"/>
    <w:rsid w:val="00066A1F"/>
    <w:rsid w:val="00071305"/>
    <w:rsid w:val="000829C6"/>
    <w:rsid w:val="00085BAF"/>
    <w:rsid w:val="00086248"/>
    <w:rsid w:val="000901C2"/>
    <w:rsid w:val="00094CCF"/>
    <w:rsid w:val="000A0449"/>
    <w:rsid w:val="000A2B92"/>
    <w:rsid w:val="000A4127"/>
    <w:rsid w:val="000A450B"/>
    <w:rsid w:val="000A5CC5"/>
    <w:rsid w:val="000C27F4"/>
    <w:rsid w:val="000C6414"/>
    <w:rsid w:val="000D115E"/>
    <w:rsid w:val="000D31B6"/>
    <w:rsid w:val="000D5D38"/>
    <w:rsid w:val="000F24A9"/>
    <w:rsid w:val="000F4E74"/>
    <w:rsid w:val="000F773F"/>
    <w:rsid w:val="000F7F61"/>
    <w:rsid w:val="0010240A"/>
    <w:rsid w:val="0011344B"/>
    <w:rsid w:val="00113E0D"/>
    <w:rsid w:val="00152CE6"/>
    <w:rsid w:val="00161896"/>
    <w:rsid w:val="00162105"/>
    <w:rsid w:val="001743E5"/>
    <w:rsid w:val="001752D5"/>
    <w:rsid w:val="001766FB"/>
    <w:rsid w:val="00176A6F"/>
    <w:rsid w:val="00177217"/>
    <w:rsid w:val="00184D5A"/>
    <w:rsid w:val="00187A5E"/>
    <w:rsid w:val="001902EA"/>
    <w:rsid w:val="00192819"/>
    <w:rsid w:val="00194499"/>
    <w:rsid w:val="001A09FC"/>
    <w:rsid w:val="001B6603"/>
    <w:rsid w:val="001C407E"/>
    <w:rsid w:val="001C47AA"/>
    <w:rsid w:val="001C7300"/>
    <w:rsid w:val="001D035E"/>
    <w:rsid w:val="001D3DA4"/>
    <w:rsid w:val="001E349F"/>
    <w:rsid w:val="001F2E12"/>
    <w:rsid w:val="001F7EBF"/>
    <w:rsid w:val="002048D7"/>
    <w:rsid w:val="00210A94"/>
    <w:rsid w:val="00214E6E"/>
    <w:rsid w:val="00223598"/>
    <w:rsid w:val="002343F3"/>
    <w:rsid w:val="00235F63"/>
    <w:rsid w:val="00235FE0"/>
    <w:rsid w:val="0024293E"/>
    <w:rsid w:val="00262D1A"/>
    <w:rsid w:val="002634AF"/>
    <w:rsid w:val="00270638"/>
    <w:rsid w:val="002A43DF"/>
    <w:rsid w:val="002B0492"/>
    <w:rsid w:val="002D2775"/>
    <w:rsid w:val="002E0EE2"/>
    <w:rsid w:val="002E3403"/>
    <w:rsid w:val="002E3C7C"/>
    <w:rsid w:val="003020C6"/>
    <w:rsid w:val="00303B87"/>
    <w:rsid w:val="0032721E"/>
    <w:rsid w:val="00327C47"/>
    <w:rsid w:val="00341220"/>
    <w:rsid w:val="00346097"/>
    <w:rsid w:val="00350698"/>
    <w:rsid w:val="00351F1F"/>
    <w:rsid w:val="003552A7"/>
    <w:rsid w:val="0036222A"/>
    <w:rsid w:val="003748F9"/>
    <w:rsid w:val="003750BE"/>
    <w:rsid w:val="00381691"/>
    <w:rsid w:val="00385699"/>
    <w:rsid w:val="00385BB1"/>
    <w:rsid w:val="0038752F"/>
    <w:rsid w:val="0039070F"/>
    <w:rsid w:val="003911DB"/>
    <w:rsid w:val="00391ACC"/>
    <w:rsid w:val="003932BC"/>
    <w:rsid w:val="003A043A"/>
    <w:rsid w:val="003A5653"/>
    <w:rsid w:val="003B3572"/>
    <w:rsid w:val="003B4917"/>
    <w:rsid w:val="003C1EB4"/>
    <w:rsid w:val="003D612B"/>
    <w:rsid w:val="003D66CE"/>
    <w:rsid w:val="003F2754"/>
    <w:rsid w:val="003F301E"/>
    <w:rsid w:val="003F6ED6"/>
    <w:rsid w:val="003F708B"/>
    <w:rsid w:val="003F7704"/>
    <w:rsid w:val="004055D0"/>
    <w:rsid w:val="00410569"/>
    <w:rsid w:val="00413346"/>
    <w:rsid w:val="0041493E"/>
    <w:rsid w:val="00414A89"/>
    <w:rsid w:val="00417424"/>
    <w:rsid w:val="00426A72"/>
    <w:rsid w:val="00435A96"/>
    <w:rsid w:val="00436281"/>
    <w:rsid w:val="00444886"/>
    <w:rsid w:val="00447517"/>
    <w:rsid w:val="00447F21"/>
    <w:rsid w:val="00450269"/>
    <w:rsid w:val="00452F33"/>
    <w:rsid w:val="00456783"/>
    <w:rsid w:val="00466C9B"/>
    <w:rsid w:val="0047321C"/>
    <w:rsid w:val="00475BAC"/>
    <w:rsid w:val="00476BCD"/>
    <w:rsid w:val="00480E1C"/>
    <w:rsid w:val="00493A65"/>
    <w:rsid w:val="00494423"/>
    <w:rsid w:val="004A567B"/>
    <w:rsid w:val="004B1E61"/>
    <w:rsid w:val="004B7671"/>
    <w:rsid w:val="004C5A8C"/>
    <w:rsid w:val="004E02C2"/>
    <w:rsid w:val="004E1FB7"/>
    <w:rsid w:val="004E6945"/>
    <w:rsid w:val="004F294F"/>
    <w:rsid w:val="004F3648"/>
    <w:rsid w:val="005038E1"/>
    <w:rsid w:val="00511938"/>
    <w:rsid w:val="00513599"/>
    <w:rsid w:val="00524F58"/>
    <w:rsid w:val="00534AC4"/>
    <w:rsid w:val="00550DB5"/>
    <w:rsid w:val="00555C84"/>
    <w:rsid w:val="0055792F"/>
    <w:rsid w:val="0056013C"/>
    <w:rsid w:val="00567BB8"/>
    <w:rsid w:val="00567EDD"/>
    <w:rsid w:val="00574DC7"/>
    <w:rsid w:val="0058582B"/>
    <w:rsid w:val="005955BB"/>
    <w:rsid w:val="00596F2C"/>
    <w:rsid w:val="005A1E3B"/>
    <w:rsid w:val="005A3989"/>
    <w:rsid w:val="005A774E"/>
    <w:rsid w:val="005C377C"/>
    <w:rsid w:val="005C41BC"/>
    <w:rsid w:val="005D4C8A"/>
    <w:rsid w:val="005E2E11"/>
    <w:rsid w:val="005E38DC"/>
    <w:rsid w:val="005E4D4C"/>
    <w:rsid w:val="005E6AB7"/>
    <w:rsid w:val="005E7FE8"/>
    <w:rsid w:val="005F2262"/>
    <w:rsid w:val="005F35CE"/>
    <w:rsid w:val="00601309"/>
    <w:rsid w:val="00603715"/>
    <w:rsid w:val="0060539A"/>
    <w:rsid w:val="00613F24"/>
    <w:rsid w:val="00630ED1"/>
    <w:rsid w:val="0064193A"/>
    <w:rsid w:val="00641CE1"/>
    <w:rsid w:val="00660B7C"/>
    <w:rsid w:val="00663AA0"/>
    <w:rsid w:val="00667020"/>
    <w:rsid w:val="00670D5D"/>
    <w:rsid w:val="0068231B"/>
    <w:rsid w:val="00684701"/>
    <w:rsid w:val="0069100F"/>
    <w:rsid w:val="00691BE0"/>
    <w:rsid w:val="006A2D3F"/>
    <w:rsid w:val="006B3871"/>
    <w:rsid w:val="006B7B19"/>
    <w:rsid w:val="006D1690"/>
    <w:rsid w:val="006D58B8"/>
    <w:rsid w:val="006D7E04"/>
    <w:rsid w:val="006D7F2C"/>
    <w:rsid w:val="006E2FE5"/>
    <w:rsid w:val="006F1655"/>
    <w:rsid w:val="006F5811"/>
    <w:rsid w:val="006F70E3"/>
    <w:rsid w:val="00701879"/>
    <w:rsid w:val="00702029"/>
    <w:rsid w:val="0071171E"/>
    <w:rsid w:val="00712178"/>
    <w:rsid w:val="00717931"/>
    <w:rsid w:val="007350A3"/>
    <w:rsid w:val="00741AD4"/>
    <w:rsid w:val="00741F74"/>
    <w:rsid w:val="00757055"/>
    <w:rsid w:val="00762D12"/>
    <w:rsid w:val="00763AC8"/>
    <w:rsid w:val="007652AD"/>
    <w:rsid w:val="00773A5C"/>
    <w:rsid w:val="00774C40"/>
    <w:rsid w:val="00781599"/>
    <w:rsid w:val="007831A6"/>
    <w:rsid w:val="00785629"/>
    <w:rsid w:val="007867AD"/>
    <w:rsid w:val="007B09C2"/>
    <w:rsid w:val="007B7E28"/>
    <w:rsid w:val="007D4510"/>
    <w:rsid w:val="00801025"/>
    <w:rsid w:val="00813193"/>
    <w:rsid w:val="008148DB"/>
    <w:rsid w:val="008235DE"/>
    <w:rsid w:val="00823735"/>
    <w:rsid w:val="008239EA"/>
    <w:rsid w:val="00824A96"/>
    <w:rsid w:val="00825074"/>
    <w:rsid w:val="00827C81"/>
    <w:rsid w:val="00835AEC"/>
    <w:rsid w:val="00847B9D"/>
    <w:rsid w:val="00856321"/>
    <w:rsid w:val="00857B05"/>
    <w:rsid w:val="0086467D"/>
    <w:rsid w:val="00867164"/>
    <w:rsid w:val="00877274"/>
    <w:rsid w:val="0088246F"/>
    <w:rsid w:val="00885E6A"/>
    <w:rsid w:val="008B07D4"/>
    <w:rsid w:val="008B4A42"/>
    <w:rsid w:val="008B5409"/>
    <w:rsid w:val="008C0DA6"/>
    <w:rsid w:val="008C1340"/>
    <w:rsid w:val="008D2296"/>
    <w:rsid w:val="008E1650"/>
    <w:rsid w:val="008E1DC5"/>
    <w:rsid w:val="008F3210"/>
    <w:rsid w:val="008F3C25"/>
    <w:rsid w:val="008F6A06"/>
    <w:rsid w:val="00900523"/>
    <w:rsid w:val="00900882"/>
    <w:rsid w:val="0090423D"/>
    <w:rsid w:val="00904DF1"/>
    <w:rsid w:val="00906DB3"/>
    <w:rsid w:val="00916ABD"/>
    <w:rsid w:val="009311AB"/>
    <w:rsid w:val="0093156A"/>
    <w:rsid w:val="00934A33"/>
    <w:rsid w:val="0093715F"/>
    <w:rsid w:val="009448ED"/>
    <w:rsid w:val="00951DF5"/>
    <w:rsid w:val="009646D7"/>
    <w:rsid w:val="00971C4E"/>
    <w:rsid w:val="009922D8"/>
    <w:rsid w:val="00997923"/>
    <w:rsid w:val="009A366A"/>
    <w:rsid w:val="009D7BB8"/>
    <w:rsid w:val="009E0C0F"/>
    <w:rsid w:val="009E165B"/>
    <w:rsid w:val="009E18EB"/>
    <w:rsid w:val="009E512B"/>
    <w:rsid w:val="009E54E1"/>
    <w:rsid w:val="009F1985"/>
    <w:rsid w:val="009F58EC"/>
    <w:rsid w:val="00A07413"/>
    <w:rsid w:val="00A1319B"/>
    <w:rsid w:val="00A16729"/>
    <w:rsid w:val="00A30976"/>
    <w:rsid w:val="00A31A5B"/>
    <w:rsid w:val="00A33181"/>
    <w:rsid w:val="00A375F7"/>
    <w:rsid w:val="00A41F89"/>
    <w:rsid w:val="00A420D9"/>
    <w:rsid w:val="00A44314"/>
    <w:rsid w:val="00A4484B"/>
    <w:rsid w:val="00A51029"/>
    <w:rsid w:val="00A60F9A"/>
    <w:rsid w:val="00A618D2"/>
    <w:rsid w:val="00A67AB6"/>
    <w:rsid w:val="00A67F95"/>
    <w:rsid w:val="00A70D93"/>
    <w:rsid w:val="00A73817"/>
    <w:rsid w:val="00A7771F"/>
    <w:rsid w:val="00A80FC9"/>
    <w:rsid w:val="00A82C26"/>
    <w:rsid w:val="00AA2F5E"/>
    <w:rsid w:val="00AA3F3C"/>
    <w:rsid w:val="00AA6603"/>
    <w:rsid w:val="00AA6ACA"/>
    <w:rsid w:val="00AA6D12"/>
    <w:rsid w:val="00AB334F"/>
    <w:rsid w:val="00AB675F"/>
    <w:rsid w:val="00AB751E"/>
    <w:rsid w:val="00AC6239"/>
    <w:rsid w:val="00AD49A6"/>
    <w:rsid w:val="00AE1B40"/>
    <w:rsid w:val="00AE46CB"/>
    <w:rsid w:val="00AE74FC"/>
    <w:rsid w:val="00AF2611"/>
    <w:rsid w:val="00AF697D"/>
    <w:rsid w:val="00AF7BAE"/>
    <w:rsid w:val="00B10D49"/>
    <w:rsid w:val="00B4503B"/>
    <w:rsid w:val="00B471C2"/>
    <w:rsid w:val="00B52F81"/>
    <w:rsid w:val="00B53643"/>
    <w:rsid w:val="00B56168"/>
    <w:rsid w:val="00B56FEA"/>
    <w:rsid w:val="00B6550E"/>
    <w:rsid w:val="00B679B7"/>
    <w:rsid w:val="00B71677"/>
    <w:rsid w:val="00B823A4"/>
    <w:rsid w:val="00B840A5"/>
    <w:rsid w:val="00B929B4"/>
    <w:rsid w:val="00B96E23"/>
    <w:rsid w:val="00BA4A56"/>
    <w:rsid w:val="00BB0E95"/>
    <w:rsid w:val="00BB18A5"/>
    <w:rsid w:val="00BB4D0B"/>
    <w:rsid w:val="00BB607A"/>
    <w:rsid w:val="00BB668D"/>
    <w:rsid w:val="00BC33D8"/>
    <w:rsid w:val="00BC4F5E"/>
    <w:rsid w:val="00BE03E3"/>
    <w:rsid w:val="00BE3CB7"/>
    <w:rsid w:val="00BF14F6"/>
    <w:rsid w:val="00C03CE6"/>
    <w:rsid w:val="00C0428B"/>
    <w:rsid w:val="00C04B43"/>
    <w:rsid w:val="00C0627C"/>
    <w:rsid w:val="00C066BD"/>
    <w:rsid w:val="00C10F78"/>
    <w:rsid w:val="00C14C13"/>
    <w:rsid w:val="00C2242F"/>
    <w:rsid w:val="00C23123"/>
    <w:rsid w:val="00C34BFF"/>
    <w:rsid w:val="00C3630F"/>
    <w:rsid w:val="00C40889"/>
    <w:rsid w:val="00C52E40"/>
    <w:rsid w:val="00C55D23"/>
    <w:rsid w:val="00C6695D"/>
    <w:rsid w:val="00C743D5"/>
    <w:rsid w:val="00C74DFF"/>
    <w:rsid w:val="00C81027"/>
    <w:rsid w:val="00C87B7D"/>
    <w:rsid w:val="00CA0541"/>
    <w:rsid w:val="00CA1CA7"/>
    <w:rsid w:val="00CA2E99"/>
    <w:rsid w:val="00CA32E1"/>
    <w:rsid w:val="00CA62F3"/>
    <w:rsid w:val="00CB5F21"/>
    <w:rsid w:val="00CB67C7"/>
    <w:rsid w:val="00CB6F99"/>
    <w:rsid w:val="00CC1A19"/>
    <w:rsid w:val="00CC4261"/>
    <w:rsid w:val="00CC4D23"/>
    <w:rsid w:val="00CCB540"/>
    <w:rsid w:val="00CD2A62"/>
    <w:rsid w:val="00CD5A54"/>
    <w:rsid w:val="00D01AFE"/>
    <w:rsid w:val="00D027F6"/>
    <w:rsid w:val="00D0373F"/>
    <w:rsid w:val="00D06E09"/>
    <w:rsid w:val="00D2188F"/>
    <w:rsid w:val="00D2258B"/>
    <w:rsid w:val="00D23E33"/>
    <w:rsid w:val="00D33343"/>
    <w:rsid w:val="00D5125C"/>
    <w:rsid w:val="00D52EC5"/>
    <w:rsid w:val="00D54F91"/>
    <w:rsid w:val="00D55A88"/>
    <w:rsid w:val="00D64999"/>
    <w:rsid w:val="00D64CCC"/>
    <w:rsid w:val="00D72E29"/>
    <w:rsid w:val="00D739C4"/>
    <w:rsid w:val="00D741D0"/>
    <w:rsid w:val="00D82C0C"/>
    <w:rsid w:val="00D9447D"/>
    <w:rsid w:val="00D96AAA"/>
    <w:rsid w:val="00DB62E9"/>
    <w:rsid w:val="00DB7A16"/>
    <w:rsid w:val="00DC0AE1"/>
    <w:rsid w:val="00DC0EF6"/>
    <w:rsid w:val="00DC1B4D"/>
    <w:rsid w:val="00DC21E7"/>
    <w:rsid w:val="00DD1A99"/>
    <w:rsid w:val="00DD1E9A"/>
    <w:rsid w:val="00DD66AA"/>
    <w:rsid w:val="00DD7BC0"/>
    <w:rsid w:val="00DF1443"/>
    <w:rsid w:val="00DF1FB7"/>
    <w:rsid w:val="00DF3052"/>
    <w:rsid w:val="00DF46BD"/>
    <w:rsid w:val="00E060AA"/>
    <w:rsid w:val="00E07C01"/>
    <w:rsid w:val="00E105E9"/>
    <w:rsid w:val="00E1100E"/>
    <w:rsid w:val="00E131B6"/>
    <w:rsid w:val="00E21154"/>
    <w:rsid w:val="00E25923"/>
    <w:rsid w:val="00E26FE2"/>
    <w:rsid w:val="00E3097D"/>
    <w:rsid w:val="00E31E8B"/>
    <w:rsid w:val="00E37281"/>
    <w:rsid w:val="00E404F7"/>
    <w:rsid w:val="00E42A2D"/>
    <w:rsid w:val="00E44479"/>
    <w:rsid w:val="00E454E9"/>
    <w:rsid w:val="00E62D3F"/>
    <w:rsid w:val="00E63850"/>
    <w:rsid w:val="00E658C6"/>
    <w:rsid w:val="00E65B43"/>
    <w:rsid w:val="00E6646D"/>
    <w:rsid w:val="00E72DF7"/>
    <w:rsid w:val="00E77253"/>
    <w:rsid w:val="00E9065C"/>
    <w:rsid w:val="00E94254"/>
    <w:rsid w:val="00E962FB"/>
    <w:rsid w:val="00EA788C"/>
    <w:rsid w:val="00EB1247"/>
    <w:rsid w:val="00EB1CDA"/>
    <w:rsid w:val="00EC7ECE"/>
    <w:rsid w:val="00ED1AE9"/>
    <w:rsid w:val="00ED2E59"/>
    <w:rsid w:val="00ED477E"/>
    <w:rsid w:val="00EE72D8"/>
    <w:rsid w:val="00F03A3A"/>
    <w:rsid w:val="00F15C8A"/>
    <w:rsid w:val="00F30DD0"/>
    <w:rsid w:val="00F34074"/>
    <w:rsid w:val="00F36F4D"/>
    <w:rsid w:val="00F4772C"/>
    <w:rsid w:val="00F47870"/>
    <w:rsid w:val="00F56545"/>
    <w:rsid w:val="00F5790F"/>
    <w:rsid w:val="00F623D4"/>
    <w:rsid w:val="00F65F1A"/>
    <w:rsid w:val="00F66FBB"/>
    <w:rsid w:val="00F71833"/>
    <w:rsid w:val="00F721C5"/>
    <w:rsid w:val="00F73DA2"/>
    <w:rsid w:val="00F76108"/>
    <w:rsid w:val="00F76918"/>
    <w:rsid w:val="00F82BE8"/>
    <w:rsid w:val="00F840F5"/>
    <w:rsid w:val="00F87887"/>
    <w:rsid w:val="00F91B4F"/>
    <w:rsid w:val="00F97E81"/>
    <w:rsid w:val="00FA0B2F"/>
    <w:rsid w:val="00FA25FA"/>
    <w:rsid w:val="00FB4487"/>
    <w:rsid w:val="00FB4C33"/>
    <w:rsid w:val="00FB6CF9"/>
    <w:rsid w:val="00FC4809"/>
    <w:rsid w:val="00FD044D"/>
    <w:rsid w:val="00FE0B15"/>
    <w:rsid w:val="00FE0B46"/>
    <w:rsid w:val="00FE1D07"/>
    <w:rsid w:val="00FE66E5"/>
    <w:rsid w:val="00FE6F0C"/>
    <w:rsid w:val="00FF2795"/>
    <w:rsid w:val="00FF4EF2"/>
    <w:rsid w:val="065CD33F"/>
    <w:rsid w:val="071D1C65"/>
    <w:rsid w:val="09F79287"/>
    <w:rsid w:val="0E5A4FBB"/>
    <w:rsid w:val="12F5C7E0"/>
    <w:rsid w:val="13DDB49E"/>
    <w:rsid w:val="15FDFBC3"/>
    <w:rsid w:val="17A9B7B2"/>
    <w:rsid w:val="1806A80E"/>
    <w:rsid w:val="1B5D657A"/>
    <w:rsid w:val="1C75A0F1"/>
    <w:rsid w:val="1DD5FB80"/>
    <w:rsid w:val="1FE457CA"/>
    <w:rsid w:val="2016DE1B"/>
    <w:rsid w:val="211C720D"/>
    <w:rsid w:val="2244F463"/>
    <w:rsid w:val="2A8E4671"/>
    <w:rsid w:val="2CB41242"/>
    <w:rsid w:val="3224A0CE"/>
    <w:rsid w:val="3849767E"/>
    <w:rsid w:val="38CE4EE9"/>
    <w:rsid w:val="3B26BE2E"/>
    <w:rsid w:val="3B8679EE"/>
    <w:rsid w:val="3D223759"/>
    <w:rsid w:val="41281187"/>
    <w:rsid w:val="42CD5A2A"/>
    <w:rsid w:val="437B64C0"/>
    <w:rsid w:val="48891CC5"/>
    <w:rsid w:val="4E7069A4"/>
    <w:rsid w:val="5011B6DB"/>
    <w:rsid w:val="50C3BCDD"/>
    <w:rsid w:val="54B9396B"/>
    <w:rsid w:val="5781C91A"/>
    <w:rsid w:val="5E4DE3C0"/>
    <w:rsid w:val="5E526A1B"/>
    <w:rsid w:val="5F2FDF2E"/>
    <w:rsid w:val="5FB6907C"/>
    <w:rsid w:val="60FB760B"/>
    <w:rsid w:val="647A278E"/>
    <w:rsid w:val="697A9633"/>
    <w:rsid w:val="6AC2F755"/>
    <w:rsid w:val="6B2EA3CD"/>
    <w:rsid w:val="6B3740CB"/>
    <w:rsid w:val="6CEE5A40"/>
    <w:rsid w:val="702E372E"/>
    <w:rsid w:val="70AB4CDB"/>
    <w:rsid w:val="723BFC00"/>
    <w:rsid w:val="7415D2E4"/>
    <w:rsid w:val="770D0F43"/>
    <w:rsid w:val="780B4F72"/>
    <w:rsid w:val="7CD738B1"/>
    <w:rsid w:val="7DC0735B"/>
    <w:rsid w:val="7E6A523E"/>
    <w:rsid w:val="7EF2DE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0E70A723"/>
  <w15:docId w15:val="{036984BA-67A7-438E-BF5F-8D69304E3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2"/>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styleId="UnresolvedMention">
    <w:name w:val="Unresolved Mention"/>
    <w:basedOn w:val="DefaultParagraphFont"/>
    <w:uiPriority w:val="99"/>
    <w:unhideWhenUsed/>
    <w:rsid w:val="00AA2F5E"/>
    <w:rPr>
      <w:color w:val="605E5C"/>
      <w:shd w:val="clear" w:color="auto" w:fill="E1DFDD"/>
    </w:rPr>
  </w:style>
  <w:style w:type="character" w:styleId="Mention">
    <w:name w:val="Mention"/>
    <w:basedOn w:val="DefaultParagraphFont"/>
    <w:uiPriority w:val="99"/>
    <w:unhideWhenUsed/>
    <w:rsid w:val="00AA2F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Props1.xml><?xml version="1.0" encoding="utf-8"?>
<ds:datastoreItem xmlns:ds="http://schemas.openxmlformats.org/officeDocument/2006/customXml" ds:itemID="{7D6945A5-7840-4A40-B7A0-34FAFA358908}">
  <ds:schemaRefs>
    <ds:schemaRef ds:uri="http://schemas.microsoft.com/sharepoint/v3/contenttype/forms"/>
  </ds:schemaRefs>
</ds:datastoreItem>
</file>

<file path=customXml/itemProps2.xml><?xml version="1.0" encoding="utf-8"?>
<ds:datastoreItem xmlns:ds="http://schemas.openxmlformats.org/officeDocument/2006/customXml" ds:itemID="{061DE5BF-37CF-4AD4-B5F8-62108AF860AA}">
  <ds:schemaRefs>
    <ds:schemaRef ds:uri="http://schemas.openxmlformats.org/officeDocument/2006/bibliography"/>
  </ds:schemaRefs>
</ds:datastoreItem>
</file>

<file path=customXml/itemProps3.xml><?xml version="1.0" encoding="utf-8"?>
<ds:datastoreItem xmlns:ds="http://schemas.openxmlformats.org/officeDocument/2006/customXml" ds:itemID="{FB5C3BB2-F202-405E-B66A-38DA11F82FE4}"/>
</file>

<file path=customXml/itemProps4.xml><?xml version="1.0" encoding="utf-8"?>
<ds:datastoreItem xmlns:ds="http://schemas.openxmlformats.org/officeDocument/2006/customXml" ds:itemID="{0A084431-FC9C-4638-A4DE-0CC7BD07DB88}">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13</TotalTime>
  <Pages>7</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17</cp:revision>
  <cp:lastPrinted>2021-10-07T13:09:00Z</cp:lastPrinted>
  <dcterms:created xsi:type="dcterms:W3CDTF">2021-10-05T12:06:00Z</dcterms:created>
  <dcterms:modified xsi:type="dcterms:W3CDTF">2021-10-07T13:09:00Z</dcterms:modified>
  <cp:category>Assessment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TSQ-Data-Analytics-01</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1: knowledge-based assessment</vt:lpwstr>
  </property>
  <property fmtid="{D5CDD505-2E9C-101B-9397-08002B2CF9AE}" pid="8" name="NCFE Document Type">
    <vt:lpwstr>Assessment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6538500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4046;#Kevin Hodgson</vt:lpwstr>
  </property>
  <property fmtid="{D5CDD505-2E9C-101B-9397-08002B2CF9AE}" pid="25" name="_ExtendedDescription">
    <vt:lpwstr/>
  </property>
  <property fmtid="{D5CDD505-2E9C-101B-9397-08002B2CF9AE}" pid="26" name="TriggerFlowInfo">
    <vt:lpwstr/>
  </property>
</Properties>
</file>